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21E57" w14:textId="08CA8FD6" w:rsidR="007341A2" w:rsidRPr="007341A2" w:rsidRDefault="00560A1D" w:rsidP="00E35559">
      <w:pPr>
        <w:pStyle w:val="3GPPHeader"/>
        <w:spacing w:after="60"/>
        <w:rPr>
          <w:highlight w:val="yellow"/>
        </w:rPr>
      </w:pPr>
      <w:r w:rsidRPr="00971843">
        <w:rPr>
          <w:rFonts w:eastAsia="MS Mincho" w:cs="Arial"/>
          <w:bCs/>
          <w:sz w:val="28"/>
          <w:lang w:eastAsia="ja-JP"/>
        </w:rPr>
        <w:t>3GPP TSG-RAN WG1 Meeting #</w:t>
      </w:r>
      <w:r w:rsidR="00961CAF" w:rsidRPr="00971843">
        <w:rPr>
          <w:rFonts w:eastAsia="MS Mincho" w:cs="Arial"/>
          <w:bCs/>
          <w:sz w:val="28"/>
          <w:lang w:eastAsia="ja-JP"/>
        </w:rPr>
        <w:t>92</w:t>
      </w:r>
      <w:r w:rsidR="009016A7" w:rsidRPr="00971843">
        <w:rPr>
          <w:rFonts w:eastAsia="MS Mincho" w:cs="Arial"/>
          <w:bCs/>
          <w:sz w:val="28"/>
          <w:lang w:eastAsia="ja-JP"/>
        </w:rPr>
        <w:t>bis</w:t>
      </w:r>
      <w:r w:rsidR="00E90E49" w:rsidRPr="00CE0424">
        <w:tab/>
      </w:r>
      <w:r w:rsidR="00435C71" w:rsidRPr="009B43EA">
        <w:t>R1-180</w:t>
      </w:r>
      <w:r w:rsidR="009B43EA" w:rsidRPr="009B43EA">
        <w:t>4629</w:t>
      </w:r>
    </w:p>
    <w:p w14:paraId="5BFCB903" w14:textId="77777777" w:rsidR="00971843" w:rsidRDefault="00971843" w:rsidP="00971843">
      <w:pPr>
        <w:tabs>
          <w:tab w:val="center" w:pos="4536"/>
          <w:tab w:val="right" w:pos="9072"/>
        </w:tabs>
        <w:rPr>
          <w:rFonts w:eastAsia="MS Mincho" w:cs="Arial"/>
          <w:b/>
          <w:bCs/>
          <w:sz w:val="28"/>
          <w:lang w:eastAsia="ja-JP"/>
        </w:rPr>
      </w:pPr>
      <w:proofErr w:type="spellStart"/>
      <w:r>
        <w:rPr>
          <w:rFonts w:eastAsia="MS Mincho" w:cs="Arial"/>
          <w:b/>
          <w:bCs/>
          <w:sz w:val="28"/>
          <w:lang w:eastAsia="ja-JP"/>
        </w:rPr>
        <w:t>Sanya</w:t>
      </w:r>
      <w:proofErr w:type="spellEnd"/>
      <w:r>
        <w:rPr>
          <w:rFonts w:eastAsia="MS Mincho" w:cs="Arial"/>
          <w:b/>
          <w:bCs/>
          <w:sz w:val="28"/>
          <w:lang w:eastAsia="ja-JP"/>
        </w:rPr>
        <w:t>, China, April 16</w:t>
      </w:r>
      <w:r>
        <w:rPr>
          <w:rFonts w:eastAsia="MS Mincho" w:cs="Arial"/>
          <w:b/>
          <w:bCs/>
          <w:sz w:val="28"/>
          <w:vertAlign w:val="superscript"/>
          <w:lang w:eastAsia="ja-JP"/>
        </w:rPr>
        <w:t>th</w:t>
      </w:r>
      <w:r>
        <w:rPr>
          <w:rFonts w:eastAsia="MS Mincho" w:cs="Arial"/>
          <w:b/>
          <w:bCs/>
          <w:sz w:val="28"/>
          <w:lang w:eastAsia="ja-JP"/>
        </w:rPr>
        <w:t xml:space="preserve"> – 20</w:t>
      </w:r>
      <w:r>
        <w:rPr>
          <w:rFonts w:eastAsia="MS Mincho" w:cs="Arial"/>
          <w:b/>
          <w:bCs/>
          <w:sz w:val="28"/>
          <w:vertAlign w:val="superscript"/>
          <w:lang w:eastAsia="ja-JP"/>
        </w:rPr>
        <w:t>th</w:t>
      </w:r>
      <w:r>
        <w:rPr>
          <w:rFonts w:eastAsia="MS Mincho" w:cs="Arial"/>
          <w:b/>
          <w:bCs/>
          <w:sz w:val="28"/>
          <w:lang w:eastAsia="ja-JP"/>
        </w:rPr>
        <w:t xml:space="preserve">, 2018 </w:t>
      </w:r>
    </w:p>
    <w:p w14:paraId="00EEB47F" w14:textId="77777777" w:rsidR="00971843" w:rsidRDefault="00971843" w:rsidP="008F2DE1">
      <w:pPr>
        <w:pStyle w:val="3GPPHeader"/>
        <w:spacing w:after="0"/>
        <w:rPr>
          <w:sz w:val="22"/>
          <w:szCs w:val="22"/>
          <w:lang w:val="en-US"/>
        </w:rPr>
      </w:pPr>
    </w:p>
    <w:p w14:paraId="606D9DC9" w14:textId="26A0C693" w:rsidR="00E90E49" w:rsidRPr="00920210" w:rsidRDefault="00E90E49" w:rsidP="008F2DE1">
      <w:pPr>
        <w:pStyle w:val="3GPPHeader"/>
        <w:spacing w:after="0"/>
        <w:rPr>
          <w:sz w:val="22"/>
          <w:szCs w:val="22"/>
          <w:lang w:val="en-US"/>
        </w:rPr>
      </w:pPr>
      <w:r w:rsidRPr="00920210">
        <w:rPr>
          <w:sz w:val="22"/>
          <w:szCs w:val="22"/>
          <w:lang w:val="en-US"/>
        </w:rPr>
        <w:t>Agenda Item:</w:t>
      </w:r>
      <w:r w:rsidRPr="00D00521">
        <w:rPr>
          <w:sz w:val="22"/>
          <w:szCs w:val="22"/>
        </w:rPr>
        <w:tab/>
      </w:r>
      <w:r w:rsidR="00E74AF3" w:rsidRPr="009B43EA">
        <w:rPr>
          <w:sz w:val="22"/>
          <w:szCs w:val="22"/>
        </w:rPr>
        <w:t>6.2.</w:t>
      </w:r>
      <w:r w:rsidR="007B6248" w:rsidRPr="009B43EA">
        <w:rPr>
          <w:sz w:val="22"/>
          <w:szCs w:val="22"/>
        </w:rPr>
        <w:t>5</w:t>
      </w:r>
      <w:r w:rsidR="00E74AF3" w:rsidRPr="009B43EA">
        <w:rPr>
          <w:sz w:val="22"/>
          <w:szCs w:val="22"/>
        </w:rPr>
        <w:t>.1.1</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F137E1E"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A62D79">
        <w:rPr>
          <w:sz w:val="22"/>
          <w:szCs w:val="22"/>
        </w:rPr>
        <w:t>Mode-</w:t>
      </w:r>
      <w:r w:rsidR="00E77661">
        <w:rPr>
          <w:sz w:val="22"/>
          <w:szCs w:val="22"/>
        </w:rPr>
        <w:t>4</w:t>
      </w:r>
      <w:r w:rsidR="0014741F">
        <w:rPr>
          <w:sz w:val="22"/>
          <w:szCs w:val="22"/>
        </w:rPr>
        <w:t xml:space="preserve"> </w:t>
      </w:r>
      <w:r w:rsidR="00EF2320">
        <w:rPr>
          <w:sz w:val="22"/>
          <w:szCs w:val="22"/>
        </w:rPr>
        <w:t xml:space="preserve">resource selection for PC5 </w:t>
      </w:r>
      <w:r w:rsidR="0014741F">
        <w:rPr>
          <w:sz w:val="22"/>
          <w:szCs w:val="22"/>
        </w:rPr>
        <w:t>CA</w:t>
      </w:r>
      <w:r w:rsidR="00A62D79">
        <w:rPr>
          <w:sz w:val="22"/>
          <w:szCs w:val="22"/>
        </w:rPr>
        <w:t xml:space="preserve"> </w:t>
      </w:r>
      <w:r w:rsidR="00C53D74">
        <w:rPr>
          <w:sz w:val="22"/>
          <w:szCs w:val="22"/>
        </w:rPr>
        <w:t xml:space="preserve"> </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CE69B4">
        <w:rPr>
          <w:sz w:val="22"/>
          <w:szCs w:val="22"/>
        </w:rPr>
        <w:t>Discussion, Decision</w:t>
      </w:r>
    </w:p>
    <w:p w14:paraId="65062EEC" w14:textId="77777777" w:rsidR="00E90E49" w:rsidRPr="00CE0424" w:rsidRDefault="00E90E49" w:rsidP="00CE0424">
      <w:pPr>
        <w:pStyle w:val="Heading1"/>
      </w:pPr>
      <w:r w:rsidRPr="00CE0424">
        <w:t>Introduction</w:t>
      </w:r>
    </w:p>
    <w:p w14:paraId="7C193B43" w14:textId="00F41E4D" w:rsidR="005C609D" w:rsidRDefault="008F2DE1" w:rsidP="00CE0424">
      <w:pPr>
        <w:pStyle w:val="BodyText"/>
      </w:pPr>
      <w:r>
        <w:t>I</w:t>
      </w:r>
      <w:r w:rsidR="005C609D">
        <w:t>n RAN</w:t>
      </w:r>
      <w:r w:rsidR="005C77EA">
        <w:t>1</w:t>
      </w:r>
      <w:r w:rsidR="005C609D">
        <w:t>#</w:t>
      </w:r>
      <w:r w:rsidR="006B3BA8">
        <w:t>9</w:t>
      </w:r>
      <w:r w:rsidR="007F1058">
        <w:t>1</w:t>
      </w:r>
      <w:r w:rsidR="005C609D">
        <w:t xml:space="preserve">, the following agreements </w:t>
      </w:r>
      <w:r w:rsidR="005C77EA">
        <w:t xml:space="preserve">were made </w:t>
      </w:r>
      <w:r w:rsidR="005C609D">
        <w:t xml:space="preserve">for </w:t>
      </w:r>
      <w:r w:rsidR="00B644D8">
        <w:t xml:space="preserve">mode-4 operation of </w:t>
      </w:r>
      <w:r w:rsidR="005C609D">
        <w:t>CA</w:t>
      </w:r>
      <w:r>
        <w:t xml:space="preserve"> on PC5.</w:t>
      </w:r>
    </w:p>
    <w:p w14:paraId="121658D1" w14:textId="77777777" w:rsidR="00B644D8" w:rsidRPr="00B208C2" w:rsidRDefault="00B644D8" w:rsidP="00B644D8">
      <w:pPr>
        <w:rPr>
          <w:rFonts w:eastAsia="Yu Mincho"/>
          <w:lang w:val="en-US" w:eastAsia="ja-JP"/>
        </w:rPr>
      </w:pPr>
      <w:r w:rsidRPr="00B208C2">
        <w:rPr>
          <w:rFonts w:eastAsia="Yu Mincho"/>
          <w:highlight w:val="green"/>
          <w:lang w:val="en-US" w:eastAsia="ja-JP"/>
        </w:rPr>
        <w:t>Agreement</w:t>
      </w:r>
    </w:p>
    <w:p w14:paraId="191C77C1" w14:textId="77777777" w:rsidR="00B644D8" w:rsidRPr="00C37373" w:rsidRDefault="00B644D8" w:rsidP="00B644D8">
      <w:pPr>
        <w:numPr>
          <w:ilvl w:val="0"/>
          <w:numId w:val="31"/>
        </w:numPr>
        <w:tabs>
          <w:tab w:val="clear" w:pos="360"/>
          <w:tab w:val="num" w:pos="1080"/>
        </w:tabs>
        <w:overflowPunct/>
        <w:autoSpaceDE/>
        <w:autoSpaceDN/>
        <w:adjustRightInd/>
        <w:spacing w:after="0"/>
        <w:ind w:left="1080"/>
        <w:jc w:val="left"/>
        <w:textAlignment w:val="auto"/>
      </w:pPr>
      <w:r w:rsidRPr="00C37373">
        <w:t xml:space="preserve">From RAN1 understanding, the limited TX capability means that the UE cannot support transmission(s) over carrier(s) in a subframe due to </w:t>
      </w:r>
    </w:p>
    <w:p w14:paraId="742AE8AC"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(a) Number of TX chains smaller than the number of configured TX carriers or</w:t>
      </w:r>
    </w:p>
    <w:p w14:paraId="2D2D0C37"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(b) UE doesn’t support the given band combination or</w:t>
      </w:r>
    </w:p>
    <w:p w14:paraId="343A6C07"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(c) TX chain switching time or</w:t>
      </w:r>
    </w:p>
    <w:p w14:paraId="404F1E69"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 xml:space="preserve">(d) UE cannot </w:t>
      </w:r>
      <w:proofErr w:type="spellStart"/>
      <w:r w:rsidRPr="00C37373">
        <w:t>fulfill</w:t>
      </w:r>
      <w:proofErr w:type="spellEnd"/>
      <w:r w:rsidRPr="00C37373">
        <w:t xml:space="preserve"> the RF requirement due to, e.g., PSD imbalance</w:t>
      </w:r>
    </w:p>
    <w:p w14:paraId="7CE2F99C" w14:textId="77777777" w:rsidR="00B644D8" w:rsidRPr="00C37373" w:rsidRDefault="00B644D8" w:rsidP="00B644D8">
      <w:pPr>
        <w:numPr>
          <w:ilvl w:val="0"/>
          <w:numId w:val="31"/>
        </w:numPr>
        <w:tabs>
          <w:tab w:val="clear" w:pos="360"/>
          <w:tab w:val="num" w:pos="1080"/>
        </w:tabs>
        <w:overflowPunct/>
        <w:autoSpaceDE/>
        <w:autoSpaceDN/>
        <w:adjustRightInd/>
        <w:spacing w:after="0"/>
        <w:ind w:left="1080"/>
        <w:jc w:val="left"/>
        <w:textAlignment w:val="auto"/>
      </w:pPr>
      <w:r w:rsidRPr="00C37373">
        <w:t>For a UE with limited TX capability, RAN1 considers the following options for resource selection in mode 4 CA.</w:t>
      </w:r>
    </w:p>
    <w:p w14:paraId="2A8EDCC5"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45B83839" w14:textId="77777777" w:rsidR="00B644D8" w:rsidRPr="00C37373" w:rsidRDefault="00B644D8" w:rsidP="00B644D8">
      <w:pPr>
        <w:numPr>
          <w:ilvl w:val="2"/>
          <w:numId w:val="31"/>
        </w:numPr>
        <w:tabs>
          <w:tab w:val="clear" w:pos="1800"/>
          <w:tab w:val="num" w:pos="2520"/>
        </w:tabs>
        <w:overflowPunct/>
        <w:autoSpaceDE/>
        <w:autoSpaceDN/>
        <w:adjustRightInd/>
        <w:spacing w:after="0"/>
        <w:ind w:left="2520"/>
        <w:jc w:val="left"/>
        <w:textAlignment w:val="auto"/>
      </w:pPr>
      <w:r w:rsidRPr="00C37373">
        <w:t>FFS details, e.g., the carrier resource selection order should consider PPPP of transmission and CBR.</w:t>
      </w:r>
    </w:p>
    <w:p w14:paraId="4751C78F"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2761A586" w14:textId="77777777" w:rsidR="00B644D8" w:rsidRPr="00C37373" w:rsidRDefault="00B644D8" w:rsidP="00B644D8">
      <w:pPr>
        <w:numPr>
          <w:ilvl w:val="2"/>
          <w:numId w:val="31"/>
        </w:numPr>
        <w:tabs>
          <w:tab w:val="clear" w:pos="1800"/>
          <w:tab w:val="num" w:pos="2520"/>
        </w:tabs>
        <w:overflowPunct/>
        <w:autoSpaceDE/>
        <w:autoSpaceDN/>
        <w:adjustRightInd/>
        <w:spacing w:after="0"/>
        <w:ind w:left="2520"/>
        <w:jc w:val="left"/>
        <w:textAlignment w:val="auto"/>
      </w:pPr>
      <w:r w:rsidRPr="00C37373">
        <w:t>FFS: whether it is up to UE implementation</w:t>
      </w:r>
    </w:p>
    <w:p w14:paraId="6817C0B9" w14:textId="77777777" w:rsidR="00B644D8" w:rsidRPr="00C37373" w:rsidRDefault="00B644D8" w:rsidP="00B644D8">
      <w:pPr>
        <w:numPr>
          <w:ilvl w:val="2"/>
          <w:numId w:val="31"/>
        </w:numPr>
        <w:tabs>
          <w:tab w:val="clear" w:pos="1800"/>
          <w:tab w:val="num" w:pos="2520"/>
        </w:tabs>
        <w:overflowPunct/>
        <w:autoSpaceDE/>
        <w:autoSpaceDN/>
        <w:adjustRightInd/>
        <w:spacing w:after="0"/>
        <w:ind w:left="2520"/>
        <w:jc w:val="left"/>
        <w:textAlignment w:val="auto"/>
      </w:pPr>
      <w:r w:rsidRPr="00C37373">
        <w:t>FFS details, e.g., the carrier resource selection order should consider PPPP of transmission and CBR.</w:t>
      </w:r>
    </w:p>
    <w:p w14:paraId="72495823"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 xml:space="preserve">Option 2: After performing the per-carrier independent resource selection, the UE shall drop transmission in a subframe where using that subframe exceed its TX capability limitation. </w:t>
      </w:r>
    </w:p>
    <w:p w14:paraId="02C73C3E" w14:textId="77777777" w:rsidR="00B644D8" w:rsidRPr="00C37373" w:rsidRDefault="00B644D8" w:rsidP="00B644D8">
      <w:pPr>
        <w:numPr>
          <w:ilvl w:val="2"/>
          <w:numId w:val="31"/>
        </w:numPr>
        <w:tabs>
          <w:tab w:val="clear" w:pos="1800"/>
          <w:tab w:val="num" w:pos="2520"/>
        </w:tabs>
        <w:overflowPunct/>
        <w:autoSpaceDE/>
        <w:autoSpaceDN/>
        <w:adjustRightInd/>
        <w:spacing w:after="0"/>
        <w:ind w:left="2520"/>
        <w:jc w:val="left"/>
        <w:textAlignment w:val="auto"/>
      </w:pPr>
      <w:r w:rsidRPr="00C37373">
        <w:t>FFS details of dropping rule, e.g., whether/how to consider PPPP and CBR</w:t>
      </w:r>
    </w:p>
    <w:p w14:paraId="305EBE03"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FFS whether/how to consider other aspects (e.g., half duplex problem) in terms of resource selection</w:t>
      </w:r>
    </w:p>
    <w:p w14:paraId="15610F60" w14:textId="77777777" w:rsidR="00B644D8" w:rsidRPr="00C37373" w:rsidRDefault="00B644D8" w:rsidP="00B644D8">
      <w:pPr>
        <w:numPr>
          <w:ilvl w:val="0"/>
          <w:numId w:val="31"/>
        </w:numPr>
        <w:tabs>
          <w:tab w:val="clear" w:pos="360"/>
          <w:tab w:val="num" w:pos="1080"/>
        </w:tabs>
        <w:overflowPunct/>
        <w:autoSpaceDE/>
        <w:autoSpaceDN/>
        <w:adjustRightInd/>
        <w:spacing w:after="0"/>
        <w:ind w:left="1080"/>
        <w:jc w:val="left"/>
        <w:textAlignment w:val="auto"/>
      </w:pPr>
      <w:r w:rsidRPr="00C37373">
        <w:t>Down-select one combination among the followings:</w:t>
      </w:r>
    </w:p>
    <w:p w14:paraId="47978574"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1-1 for (a), (b), and (c)</w:t>
      </w:r>
    </w:p>
    <w:p w14:paraId="1AE79A18" w14:textId="77777777" w:rsidR="00B644D8" w:rsidRPr="00C37373" w:rsidRDefault="00B644D8" w:rsidP="00B644D8">
      <w:pPr>
        <w:numPr>
          <w:ilvl w:val="2"/>
          <w:numId w:val="31"/>
        </w:numPr>
        <w:tabs>
          <w:tab w:val="clear" w:pos="1800"/>
          <w:tab w:val="num" w:pos="2520"/>
        </w:tabs>
        <w:overflowPunct/>
        <w:autoSpaceDE/>
        <w:autoSpaceDN/>
        <w:adjustRightInd/>
        <w:spacing w:after="0"/>
        <w:ind w:left="2520"/>
        <w:jc w:val="left"/>
        <w:textAlignment w:val="auto"/>
      </w:pPr>
      <w:r w:rsidRPr="00C37373">
        <w:t>the UE shall drop transmission in a subframe where using that subframe is beyond TX capability with (d)</w:t>
      </w:r>
    </w:p>
    <w:p w14:paraId="420F5439"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1-1 for (a), (b), and (c)</w:t>
      </w:r>
    </w:p>
    <w:p w14:paraId="611EEFD0" w14:textId="77777777" w:rsidR="00B644D8" w:rsidRPr="00C37373" w:rsidRDefault="00B644D8" w:rsidP="00B644D8">
      <w:pPr>
        <w:numPr>
          <w:ilvl w:val="2"/>
          <w:numId w:val="31"/>
        </w:numPr>
        <w:tabs>
          <w:tab w:val="clear" w:pos="1800"/>
          <w:tab w:val="num" w:pos="2520"/>
        </w:tabs>
        <w:overflowPunct/>
        <w:autoSpaceDE/>
        <w:autoSpaceDN/>
        <w:adjustRightInd/>
        <w:spacing w:after="0"/>
        <w:ind w:left="2520"/>
        <w:jc w:val="left"/>
        <w:textAlignment w:val="auto"/>
      </w:pPr>
      <w:r w:rsidRPr="00C37373">
        <w:t xml:space="preserve">UE re-does resource reselection within the given reported candidate resource set until the resultant transmission resources </w:t>
      </w:r>
      <w:proofErr w:type="spellStart"/>
      <w:r w:rsidRPr="00C37373">
        <w:t>fulfill</w:t>
      </w:r>
      <w:proofErr w:type="spellEnd"/>
      <w:r w:rsidRPr="00C37373">
        <w:t xml:space="preserve"> TX capability with (d)</w:t>
      </w:r>
    </w:p>
    <w:p w14:paraId="7AE2E7FC"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1-2 for (a), (b), and (c) + Option 2 for (d)</w:t>
      </w:r>
    </w:p>
    <w:p w14:paraId="6DEA9E30"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1-1 for (a), (b), (c), and (d)</w:t>
      </w:r>
    </w:p>
    <w:p w14:paraId="5CC38A27" w14:textId="77777777"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1-2 for (a), (b), (c), and (d)</w:t>
      </w:r>
    </w:p>
    <w:p w14:paraId="5497D79A" w14:textId="57553E8C" w:rsidR="00B644D8" w:rsidRPr="00C37373" w:rsidRDefault="00B644D8" w:rsidP="00B644D8">
      <w:pPr>
        <w:numPr>
          <w:ilvl w:val="1"/>
          <w:numId w:val="31"/>
        </w:numPr>
        <w:tabs>
          <w:tab w:val="clear" w:pos="1080"/>
          <w:tab w:val="num" w:pos="1800"/>
        </w:tabs>
        <w:overflowPunct/>
        <w:autoSpaceDE/>
        <w:autoSpaceDN/>
        <w:adjustRightInd/>
        <w:spacing w:after="0"/>
        <w:ind w:left="1800"/>
        <w:jc w:val="left"/>
        <w:textAlignment w:val="auto"/>
      </w:pPr>
      <w:r w:rsidRPr="00C37373">
        <w:t>Option 2 for (a), (b), (c), and (d)</w:t>
      </w:r>
    </w:p>
    <w:p w14:paraId="7C4D59B9" w14:textId="77777777" w:rsidR="001A1769" w:rsidRDefault="001A1769" w:rsidP="001A1769">
      <w:pPr>
        <w:overflowPunct/>
        <w:autoSpaceDE/>
        <w:autoSpaceDN/>
        <w:adjustRightInd/>
        <w:spacing w:after="0"/>
        <w:jc w:val="left"/>
        <w:textAlignment w:val="auto"/>
        <w:rPr>
          <w:rFonts w:ascii="Times New Roman" w:hAnsi="Times New Roman"/>
          <w:lang w:eastAsia="x-none"/>
        </w:rPr>
      </w:pPr>
    </w:p>
    <w:p w14:paraId="6B05CDF1" w14:textId="77777777" w:rsidR="004B2E17" w:rsidRDefault="004B2E17" w:rsidP="004B2E17">
      <w:pPr>
        <w:pStyle w:val="BodyText"/>
      </w:pPr>
      <w:r>
        <w:t>In RAN1#92, the following agreements were made for mode-4 operation of CA on PC5.</w:t>
      </w:r>
    </w:p>
    <w:p w14:paraId="4B1C7EA9" w14:textId="0448F209" w:rsidR="001A1769" w:rsidRPr="00064D1E" w:rsidRDefault="001A1769" w:rsidP="00A02046">
      <w:pPr>
        <w:rPr>
          <w:b/>
          <w:highlight w:val="green"/>
          <w:u w:val="single"/>
          <w:lang w:eastAsia="x-none"/>
        </w:rPr>
      </w:pPr>
      <w:r w:rsidRPr="00064D1E">
        <w:rPr>
          <w:b/>
          <w:highlight w:val="green"/>
          <w:u w:val="single"/>
          <w:lang w:eastAsia="x-none"/>
        </w:rPr>
        <w:t xml:space="preserve">Agreement: </w:t>
      </w:r>
    </w:p>
    <w:p w14:paraId="1F33F688" w14:textId="77777777" w:rsidR="001A1769" w:rsidRPr="00A74EFA" w:rsidRDefault="001A1769" w:rsidP="00A02046">
      <w:pPr>
        <w:numPr>
          <w:ilvl w:val="0"/>
          <w:numId w:val="34"/>
        </w:numPr>
        <w:overflowPunct/>
        <w:autoSpaceDE/>
        <w:autoSpaceDN/>
        <w:adjustRightInd/>
        <w:spacing w:after="0"/>
        <w:jc w:val="left"/>
        <w:textAlignment w:val="auto"/>
        <w:rPr>
          <w:b/>
          <w:u w:val="single"/>
          <w:lang w:eastAsia="x-none"/>
        </w:rPr>
      </w:pPr>
      <w:r>
        <w:rPr>
          <w:lang w:eastAsia="x-none"/>
        </w:rPr>
        <w:t>Case (b) includes unsupported carrier combinations as well as band combinations</w:t>
      </w:r>
    </w:p>
    <w:p w14:paraId="278590C8" w14:textId="77777777" w:rsidR="001A1769" w:rsidRPr="00A74EFA" w:rsidRDefault="001A1769" w:rsidP="00A02046">
      <w:pPr>
        <w:rPr>
          <w:b/>
          <w:u w:val="single"/>
          <w:lang w:eastAsia="x-none"/>
        </w:rPr>
      </w:pPr>
      <w:r>
        <w:rPr>
          <w:lang w:eastAsia="x-none"/>
        </w:rPr>
        <w:t xml:space="preserve">For cases when limited </w:t>
      </w:r>
      <w:proofErr w:type="spellStart"/>
      <w:r>
        <w:rPr>
          <w:lang w:eastAsia="x-none"/>
        </w:rPr>
        <w:t>tx</w:t>
      </w:r>
      <w:proofErr w:type="spellEnd"/>
      <w:r>
        <w:rPr>
          <w:lang w:eastAsia="x-none"/>
        </w:rPr>
        <w:t xml:space="preserve"> capability the UE cannot support transmission(s) over carrier(s):</w:t>
      </w:r>
    </w:p>
    <w:p w14:paraId="4A10062C" w14:textId="77777777" w:rsidR="001A1769" w:rsidRDefault="001A1769" w:rsidP="00A02046">
      <w:pPr>
        <w:numPr>
          <w:ilvl w:val="0"/>
          <w:numId w:val="34"/>
        </w:numPr>
        <w:overflowPunct/>
        <w:autoSpaceDE/>
        <w:autoSpaceDN/>
        <w:adjustRightInd/>
        <w:spacing w:after="0"/>
        <w:jc w:val="left"/>
        <w:textAlignment w:val="auto"/>
        <w:rPr>
          <w:lang w:eastAsia="x-none"/>
        </w:rPr>
      </w:pPr>
      <w:r>
        <w:rPr>
          <w:lang w:eastAsia="x-none"/>
        </w:rPr>
        <w:t>The UE shall follow Option 1-1 for (a), (b), (c)</w:t>
      </w:r>
    </w:p>
    <w:p w14:paraId="63C9A4B1" w14:textId="487FB46F" w:rsidR="001A1769" w:rsidRDefault="001A1769" w:rsidP="00A02046">
      <w:pPr>
        <w:numPr>
          <w:ilvl w:val="0"/>
          <w:numId w:val="34"/>
        </w:numPr>
        <w:overflowPunct/>
        <w:autoSpaceDE/>
        <w:autoSpaceDN/>
        <w:adjustRightInd/>
        <w:spacing w:after="0"/>
        <w:jc w:val="left"/>
        <w:textAlignment w:val="auto"/>
        <w:rPr>
          <w:lang w:eastAsia="x-none"/>
        </w:rPr>
      </w:pPr>
      <w:r>
        <w:rPr>
          <w:lang w:eastAsia="x-none"/>
        </w:rPr>
        <w:lastRenderedPageBreak/>
        <w:t>Otherwise, the UE shall follow Option 1-2</w:t>
      </w:r>
    </w:p>
    <w:p w14:paraId="6639E302" w14:textId="77777777" w:rsidR="00A02046" w:rsidRDefault="00A02046" w:rsidP="00A02046">
      <w:pPr>
        <w:overflowPunct/>
        <w:autoSpaceDE/>
        <w:autoSpaceDN/>
        <w:adjustRightInd/>
        <w:spacing w:after="0"/>
        <w:ind w:left="1800"/>
        <w:jc w:val="left"/>
        <w:textAlignment w:val="auto"/>
        <w:rPr>
          <w:lang w:eastAsia="x-none"/>
        </w:rPr>
      </w:pPr>
    </w:p>
    <w:p w14:paraId="299664F2" w14:textId="5CAB8727" w:rsidR="005C609D" w:rsidRPr="005C609D" w:rsidRDefault="005C77EA" w:rsidP="00CE0424">
      <w:pPr>
        <w:pStyle w:val="BodyText"/>
        <w:rPr>
          <w:lang w:val="en-US"/>
        </w:rPr>
      </w:pPr>
      <w:r>
        <w:rPr>
          <w:lang w:val="en-US"/>
        </w:rPr>
        <w:t>In this contribution</w:t>
      </w:r>
      <w:r w:rsidR="00036466">
        <w:rPr>
          <w:lang w:val="en-US"/>
        </w:rPr>
        <w:t>,</w:t>
      </w:r>
      <w:r w:rsidR="00B644D8">
        <w:rPr>
          <w:lang w:val="en-US"/>
        </w:rPr>
        <w:t xml:space="preserve"> we </w:t>
      </w:r>
      <w:r w:rsidR="007867EF">
        <w:rPr>
          <w:lang w:val="en-US"/>
        </w:rPr>
        <w:t xml:space="preserve">discuss the remaining FFS </w:t>
      </w:r>
      <w:r w:rsidR="00D15AC9">
        <w:rPr>
          <w:lang w:val="en-US"/>
        </w:rPr>
        <w:t xml:space="preserve">aspects for mode-4 CA. </w:t>
      </w:r>
      <w:r w:rsidR="00B644D8">
        <w:rPr>
          <w:lang w:val="en-US"/>
        </w:rPr>
        <w:t xml:space="preserve"> </w:t>
      </w:r>
    </w:p>
    <w:p w14:paraId="5925009D" w14:textId="77EC52CA" w:rsidR="004000E8" w:rsidRDefault="001C6ECA" w:rsidP="00CE0424">
      <w:pPr>
        <w:pStyle w:val="Heading1"/>
      </w:pPr>
      <w:r>
        <w:t>Random resource selection</w:t>
      </w:r>
    </w:p>
    <w:p w14:paraId="67DB4C16" w14:textId="062D617B" w:rsidR="002A51D2" w:rsidRDefault="00B067EC" w:rsidP="00673218">
      <w:r>
        <w:t>As per</w:t>
      </w:r>
      <w:r w:rsidR="00DB2405">
        <w:t xml:space="preserve"> RAN1#9</w:t>
      </w:r>
      <w:r w:rsidR="00760FD8">
        <w:t>2</w:t>
      </w:r>
      <w:r>
        <w:t xml:space="preserve"> agreements, </w:t>
      </w:r>
      <w:r w:rsidR="00B96515">
        <w:t>when the UE performs resource selection for a certain carrier,</w:t>
      </w:r>
      <w:r w:rsidR="00372205">
        <w:t xml:space="preserve"> the PHY layer</w:t>
      </w:r>
      <w:r>
        <w:t xml:space="preserve"> </w:t>
      </w:r>
      <w:r w:rsidR="00C93E7E">
        <w:t xml:space="preserve">excludes the subframes that do not meet </w:t>
      </w:r>
      <w:r w:rsidR="00566FAB">
        <w:t xml:space="preserve">the </w:t>
      </w:r>
      <w:r w:rsidR="00C93E7E">
        <w:t xml:space="preserve">TX capability </w:t>
      </w:r>
      <w:r w:rsidR="00B96515">
        <w:t xml:space="preserve">from </w:t>
      </w:r>
      <w:r w:rsidR="001C4E46">
        <w:t>the resource set to be reported to higher layer</w:t>
      </w:r>
      <w:r w:rsidR="00566FAB">
        <w:t>.</w:t>
      </w:r>
      <w:r w:rsidR="0069197D">
        <w:t xml:space="preserve"> Furthermore, if the per-carrier independent resource selection</w:t>
      </w:r>
      <w:r w:rsidR="00C15D18">
        <w:t xml:space="preserve"> still leads to transmission beyond the TX capability of the UE, UE re-does </w:t>
      </w:r>
      <w:r w:rsidR="004D5467" w:rsidRPr="004D5467">
        <w:t xml:space="preserve">resource reselection within the given reported candidate resource set until the </w:t>
      </w:r>
      <w:r w:rsidR="00DD339B" w:rsidRPr="004D5467">
        <w:t>result</w:t>
      </w:r>
      <w:r w:rsidR="00DD339B">
        <w:t>ing</w:t>
      </w:r>
      <w:r w:rsidR="00DD339B" w:rsidRPr="004D5467">
        <w:t xml:space="preserve"> </w:t>
      </w:r>
      <w:r w:rsidR="004D5467" w:rsidRPr="004D5467">
        <w:t>transmission can be supported by the UE.</w:t>
      </w:r>
    </w:p>
    <w:p w14:paraId="27FE2648" w14:textId="75D77E3A" w:rsidR="00950666" w:rsidRDefault="00A13E10" w:rsidP="00673218">
      <w:r>
        <w:t xml:space="preserve">The above described solution works well </w:t>
      </w:r>
      <w:r w:rsidR="000B317D">
        <w:t>for (partial) sensing-based resource</w:t>
      </w:r>
      <w:r w:rsidR="007F47E0">
        <w:t xml:space="preserve"> selection. However, in case of pedestrian UEs, it is possible that the </w:t>
      </w:r>
      <w:r w:rsidR="003E0F8A">
        <w:t>P-</w:t>
      </w:r>
      <w:r w:rsidR="007F47E0">
        <w:t>UE performs random resource selection</w:t>
      </w:r>
      <w:r w:rsidR="003E0F8A">
        <w:t xml:space="preserve"> without sensing</w:t>
      </w:r>
      <w:r w:rsidR="0071203C">
        <w:t xml:space="preserve">. We believe that in this scenario, Option 1-1 is not valid any more since PHY layer does not report any set of resources to the higher layer. </w:t>
      </w:r>
    </w:p>
    <w:p w14:paraId="55CAA9F9" w14:textId="1C1C121B" w:rsidR="003E0F8A" w:rsidRDefault="00AE1B02" w:rsidP="00AE1B02">
      <w:pPr>
        <w:pStyle w:val="Observation"/>
      </w:pPr>
      <w:r>
        <w:t xml:space="preserve">Option 1-1 is not applicable in case of random resource </w:t>
      </w:r>
      <w:r w:rsidR="0050549F">
        <w:t xml:space="preserve">selection by the pedestrian UE since there is no sensing. </w:t>
      </w:r>
    </w:p>
    <w:p w14:paraId="7BEF4A8E" w14:textId="7FAC80A6" w:rsidR="006621AA" w:rsidRDefault="00455812" w:rsidP="00455812">
      <w:r>
        <w:t>Therefore, the most straight forward approach is to use option 1-2 i</w:t>
      </w:r>
      <w:r w:rsidR="00720C82">
        <w:t>f transmission based on random selection is configured by upper layers</w:t>
      </w:r>
      <w:r w:rsidR="00924F30">
        <w:t xml:space="preserve">. In other words, </w:t>
      </w:r>
      <w:r w:rsidR="002F76B8">
        <w:t xml:space="preserve">MAC layer does per-carrier independent </w:t>
      </w:r>
      <w:r w:rsidR="004E55E2">
        <w:t xml:space="preserve">resource selection and if </w:t>
      </w:r>
      <w:r w:rsidR="00961D36">
        <w:t xml:space="preserve">PHY layer </w:t>
      </w:r>
      <w:r w:rsidR="00DB4B33">
        <w:t>cannot</w:t>
      </w:r>
      <w:bookmarkStart w:id="0" w:name="_GoBack"/>
      <w:bookmarkEnd w:id="0"/>
      <w:r w:rsidR="00961D36">
        <w:t xml:space="preserve"> perform transmission </w:t>
      </w:r>
      <w:r w:rsidR="00755A11">
        <w:t>due</w:t>
      </w:r>
      <w:r w:rsidR="00961D36">
        <w:t xml:space="preserve"> </w:t>
      </w:r>
      <w:r w:rsidR="00755A11">
        <w:t>to</w:t>
      </w:r>
      <w:r w:rsidR="00961D36">
        <w:t xml:space="preserve"> limited TX capability</w:t>
      </w:r>
      <w:r w:rsidR="005F4A4D">
        <w:t>, a UE redoes resour</w:t>
      </w:r>
      <w:r w:rsidR="007C42B9">
        <w:t>c</w:t>
      </w:r>
      <w:r w:rsidR="005F4A4D">
        <w:t xml:space="preserve">e selection until </w:t>
      </w:r>
      <w:r w:rsidR="007C42B9">
        <w:t>the resultant transmission is supported.</w:t>
      </w:r>
      <w:r w:rsidR="00961D36">
        <w:t xml:space="preserve"> </w:t>
      </w:r>
      <w:r w:rsidR="00720C82">
        <w:t xml:space="preserve"> </w:t>
      </w:r>
    </w:p>
    <w:p w14:paraId="3982C9CF" w14:textId="7AA0EC81" w:rsidR="005470A1" w:rsidRDefault="00C766A9" w:rsidP="00DB4B33">
      <w:pPr>
        <w:pStyle w:val="Proposal"/>
      </w:pPr>
      <w:r>
        <w:t>UE shall</w:t>
      </w:r>
      <w:r w:rsidR="0021441D">
        <w:t xml:space="preserve"> only</w:t>
      </w:r>
      <w:r>
        <w:t xml:space="preserve"> follow Option 1-2 </w:t>
      </w:r>
      <w:r w:rsidR="0021441D">
        <w:t>if transmission</w:t>
      </w:r>
      <w:r w:rsidR="009913F3">
        <w:t>s</w:t>
      </w:r>
      <w:r w:rsidR="0021441D">
        <w:t xml:space="preserve"> based on random selection is configured by upper layers. </w:t>
      </w:r>
    </w:p>
    <w:p w14:paraId="6A162ECD" w14:textId="77777777" w:rsidR="0021441D" w:rsidRDefault="0021441D" w:rsidP="0021441D">
      <w:pPr>
        <w:pStyle w:val="Heading1"/>
      </w:pPr>
      <w:r>
        <w:t>Remaining aspects for mode-4 CA</w:t>
      </w:r>
    </w:p>
    <w:p w14:paraId="7E5F02C5" w14:textId="63BB9F51" w:rsidR="00BF2A60" w:rsidRDefault="00C00035" w:rsidP="00673218">
      <w:r>
        <w:t xml:space="preserve">In addition, there were some discussions around the </w:t>
      </w:r>
      <w:r w:rsidR="00B4754B">
        <w:t xml:space="preserve">rules for </w:t>
      </w:r>
      <w:r>
        <w:t xml:space="preserve">resource selection </w:t>
      </w:r>
      <w:r w:rsidR="009F0A86">
        <w:t xml:space="preserve">for the case when UE performs resource </w:t>
      </w:r>
      <w:r w:rsidR="00F25506">
        <w:t>(re)</w:t>
      </w:r>
      <w:r w:rsidR="009F0A86">
        <w:t>selection on more than one carrier simultaneously</w:t>
      </w:r>
      <w:r w:rsidR="00370D8C">
        <w:t xml:space="preserve">, which were put as FFS. </w:t>
      </w:r>
      <w:r w:rsidR="00EF6ABA">
        <w:t xml:space="preserve">Although this is a corner case, however, we discuss these issues for the completion of the feature. </w:t>
      </w:r>
    </w:p>
    <w:p w14:paraId="28CFB0D3" w14:textId="63FC3E6F" w:rsidR="003D569F" w:rsidRDefault="003D569F" w:rsidP="001D7309">
      <w:pPr>
        <w:pStyle w:val="Heading2"/>
      </w:pPr>
      <w:r>
        <w:t xml:space="preserve">Power allocation and half duplex </w:t>
      </w:r>
    </w:p>
    <w:p w14:paraId="4A89973A" w14:textId="7037D412" w:rsidR="00F35D0A" w:rsidRDefault="003D569F" w:rsidP="00673218">
      <w:r>
        <w:t xml:space="preserve">It has been observed by many companies that </w:t>
      </w:r>
      <w:r w:rsidR="00F35D0A">
        <w:t xml:space="preserve">the PRR performance may degrade </w:t>
      </w:r>
      <w:r w:rsidR="00D730E8">
        <w:t xml:space="preserve">also </w:t>
      </w:r>
      <w:r w:rsidR="00F35D0A">
        <w:t>due to the following reasons.</w:t>
      </w:r>
    </w:p>
    <w:p w14:paraId="442A3999" w14:textId="384F116F" w:rsidR="0097742A" w:rsidRDefault="0097742A" w:rsidP="00EB1479">
      <w:pPr>
        <w:pStyle w:val="ListParagraph"/>
        <w:numPr>
          <w:ilvl w:val="0"/>
          <w:numId w:val="29"/>
        </w:numPr>
        <w:spacing w:before="120"/>
        <w:contextualSpacing w:val="0"/>
      </w:pPr>
      <w:r>
        <w:t>Lower availability of resources for transmissions: This may happen due to the</w:t>
      </w:r>
      <w:r w:rsidR="00EB1479">
        <w:t xml:space="preserve"> h</w:t>
      </w:r>
      <w:r>
        <w:t xml:space="preserve">alf-duplexing restriction of </w:t>
      </w:r>
      <w:r w:rsidR="00EB1479">
        <w:t xml:space="preserve">a </w:t>
      </w:r>
      <w:r>
        <w:t>UE i.e.</w:t>
      </w:r>
      <w:r w:rsidR="00F35D0A">
        <w:t xml:space="preserve"> a UE transmitting (or receiving) in a subframe cannot simultaneously receive (or transmit) in the neighbouring sub-channels (either in same band i.e. intra-band or in some combinations of different bands i.e. inter-band). This results in increase in PRR due to non-availability of the resources </w:t>
      </w:r>
      <w:r>
        <w:t xml:space="preserve">for transmissions. </w:t>
      </w:r>
    </w:p>
    <w:p w14:paraId="6F6F21CB" w14:textId="2464C394" w:rsidR="0093350B" w:rsidRDefault="0097742A" w:rsidP="00673218">
      <w:pPr>
        <w:pStyle w:val="ListParagraph"/>
        <w:numPr>
          <w:ilvl w:val="0"/>
          <w:numId w:val="29"/>
        </w:numPr>
        <w:spacing w:before="120"/>
        <w:ind w:left="778"/>
        <w:contextualSpacing w:val="0"/>
      </w:pPr>
      <w:r>
        <w:t xml:space="preserve">Lower transmission power: Due to power distribution among simultaneous transmissions in the same subframe, a power limited UE may suffer decrease in performance as compared to single transmission.  </w:t>
      </w:r>
      <w:r w:rsidR="00F35D0A">
        <w:t xml:space="preserve">  </w:t>
      </w:r>
    </w:p>
    <w:p w14:paraId="30061FB9" w14:textId="6B75F094" w:rsidR="00871278" w:rsidRDefault="00871278" w:rsidP="00BF72BF">
      <w:pPr>
        <w:spacing w:before="120"/>
      </w:pPr>
      <w:r>
        <w:t xml:space="preserve">The natural solution to limit the half-duplex problem and increase the PRR performance is to perform resource (re)selection in a way that same subframe is used for the transmissions on aggregated carriers </w:t>
      </w:r>
      <w:r w:rsidRPr="001B4366">
        <w:t>[</w:t>
      </w:r>
      <w:r w:rsidR="00946254">
        <w:t>1</w:t>
      </w:r>
      <w:r w:rsidRPr="001B4366">
        <w:t>].</w:t>
      </w:r>
      <w:r>
        <w:t xml:space="preserve"> </w:t>
      </w:r>
      <w:r w:rsidR="00B16D15">
        <w:t xml:space="preserve">That is, parallel transmissions of MAC PDUs on the component carriers are always transmitted on same subframes so that a UE can sense and/or receive </w:t>
      </w:r>
      <w:r w:rsidR="00DB2405">
        <w:t xml:space="preserve">in </w:t>
      </w:r>
      <w:r w:rsidR="00B16D15">
        <w:t>all the remaining subframes where it is not transmitting. On the other side</w:t>
      </w:r>
      <w:r>
        <w:t>, this may also lead to degradation of PRR performance due to UE power limitation. Therefo</w:t>
      </w:r>
      <w:r w:rsidR="00B16D15">
        <w:t xml:space="preserve">re, a solution to one problem will generate another problem </w:t>
      </w:r>
      <w:r>
        <w:t xml:space="preserve">with </w:t>
      </w:r>
      <w:r w:rsidR="00B16D15">
        <w:t xml:space="preserve">the </w:t>
      </w:r>
      <w:r>
        <w:t xml:space="preserve">same eventual effect on </w:t>
      </w:r>
      <w:r w:rsidR="00B16D15">
        <w:t>performance</w:t>
      </w:r>
      <w:r>
        <w:t xml:space="preserve">. </w:t>
      </w:r>
    </w:p>
    <w:p w14:paraId="686B7368" w14:textId="16015532" w:rsidR="00871278" w:rsidRDefault="00871278" w:rsidP="00B16D15">
      <w:pPr>
        <w:pStyle w:val="Observation"/>
        <w:numPr>
          <w:ilvl w:val="0"/>
          <w:numId w:val="0"/>
        </w:numPr>
        <w:ind w:left="1701" w:hanging="1701"/>
      </w:pPr>
      <w:r>
        <w:t xml:space="preserve">Observation </w:t>
      </w:r>
      <w:r w:rsidR="001C6ECA">
        <w:t>2</w:t>
      </w:r>
      <w:r>
        <w:t xml:space="preserve"> </w:t>
      </w:r>
      <w:r w:rsidR="00B16D15">
        <w:tab/>
        <w:t>UE h</w:t>
      </w:r>
      <w:r>
        <w:t xml:space="preserve">alf-duplex </w:t>
      </w:r>
      <w:r w:rsidR="00B16D15">
        <w:t>and</w:t>
      </w:r>
      <w:r>
        <w:t xml:space="preserve"> power limitation are two problem</w:t>
      </w:r>
      <w:r w:rsidR="00B16D15">
        <w:t>s</w:t>
      </w:r>
      <w:r>
        <w:t xml:space="preserve"> </w:t>
      </w:r>
      <w:r w:rsidR="00DB2405">
        <w:t xml:space="preserve">with contradicting solutions and </w:t>
      </w:r>
      <w:r>
        <w:t xml:space="preserve">with similar </w:t>
      </w:r>
      <w:r w:rsidR="00B16D15">
        <w:t>effect on performance</w:t>
      </w:r>
      <w:r>
        <w:t xml:space="preserve">. </w:t>
      </w:r>
    </w:p>
    <w:p w14:paraId="2950A20C" w14:textId="7EBC9573" w:rsidR="00B16D15" w:rsidRDefault="005C5226" w:rsidP="005C5226">
      <w:r w:rsidRPr="005C5226">
        <w:t xml:space="preserve">Also note that similar problem related to half-duplex exists in case of Rel.14 multi-carrier transmissions.  </w:t>
      </w:r>
    </w:p>
    <w:p w14:paraId="03C75832" w14:textId="77777777" w:rsidR="003D569F" w:rsidRDefault="00590807" w:rsidP="005C5226">
      <w:r>
        <w:lastRenderedPageBreak/>
        <w:t>W</w:t>
      </w:r>
      <w:r w:rsidR="005C5226">
        <w:t>e believe that</w:t>
      </w:r>
      <w:r>
        <w:t xml:space="preserve"> independent </w:t>
      </w:r>
      <w:r w:rsidR="005C5226">
        <w:t xml:space="preserve">resource (re)selection </w:t>
      </w:r>
      <w:r>
        <w:t xml:space="preserve">without any extra restrictions </w:t>
      </w:r>
      <w:r w:rsidR="005C5226">
        <w:t>should be performed</w:t>
      </w:r>
      <w:r>
        <w:t xml:space="preserve"> by higher layer</w:t>
      </w:r>
      <w:r w:rsidR="005C5226">
        <w:t xml:space="preserve"> based on the set of resources </w:t>
      </w:r>
      <w:r>
        <w:t>reported by the PHY layer</w:t>
      </w:r>
      <w:r w:rsidR="003D569F">
        <w:t xml:space="preserve"> even in case when UE performs resource selection on more than one carrier simultaneously.</w:t>
      </w:r>
      <w:r>
        <w:t xml:space="preserve"> </w:t>
      </w:r>
    </w:p>
    <w:p w14:paraId="1618F19A" w14:textId="4C2E2AC4" w:rsidR="003D569F" w:rsidRDefault="003D569F" w:rsidP="001D7309">
      <w:pPr>
        <w:pStyle w:val="Proposal"/>
        <w:numPr>
          <w:ilvl w:val="0"/>
          <w:numId w:val="0"/>
        </w:numPr>
        <w:ind w:left="1304" w:hanging="1304"/>
      </w:pPr>
      <w:r>
        <w:t xml:space="preserve">Proposal </w:t>
      </w:r>
      <w:r w:rsidR="001C6ECA">
        <w:t>2</w:t>
      </w:r>
      <w:r>
        <w:tab/>
      </w:r>
      <w:r w:rsidR="001D7309">
        <w:t xml:space="preserve">The UE shall follow </w:t>
      </w:r>
      <w:r w:rsidR="001640BB">
        <w:t>o</w:t>
      </w:r>
      <w:r w:rsidR="001D7309">
        <w:t xml:space="preserve">ption 1-1 for (a), (b), (c) </w:t>
      </w:r>
      <w:r w:rsidR="00E101C0">
        <w:t xml:space="preserve">and option 1-2 otherwise, </w:t>
      </w:r>
      <w:r w:rsidR="001D7309">
        <w:t xml:space="preserve">even for the case when simultaneous resource (re)selection is triggered for more than one carriers simultaneously. </w:t>
      </w:r>
      <w:r w:rsidR="005C44B0">
        <w:t>In other words,</w:t>
      </w:r>
      <w:r w:rsidR="00FF2498">
        <w:t xml:space="preserve"> per-carrier</w:t>
      </w:r>
      <w:r w:rsidR="002F6BC7">
        <w:t xml:space="preserve"> independent</w:t>
      </w:r>
      <w:r w:rsidR="00FF2498">
        <w:t xml:space="preserve"> resource selection is performed from the reported candidate resource set. </w:t>
      </w:r>
    </w:p>
    <w:p w14:paraId="6EE077B6" w14:textId="63389A86" w:rsidR="003D569F" w:rsidRDefault="001D7309" w:rsidP="005C5226">
      <w:r>
        <w:t xml:space="preserve">However, when it comes to power sharing between simultaneous transmissions of MAC PDUs on different carriers, it is important to consider power allocation based on PPPP. In case of same PPPP, it is left up to UE implementation. </w:t>
      </w:r>
    </w:p>
    <w:p w14:paraId="447DF6D7" w14:textId="222B859C" w:rsidR="001D7309" w:rsidRDefault="001D7309" w:rsidP="001D7309">
      <w:pPr>
        <w:pStyle w:val="Proposal"/>
        <w:numPr>
          <w:ilvl w:val="0"/>
          <w:numId w:val="0"/>
        </w:numPr>
        <w:ind w:left="1304" w:hanging="1304"/>
      </w:pPr>
      <w:r>
        <w:t xml:space="preserve">Proposal </w:t>
      </w:r>
      <w:r w:rsidR="001C6ECA">
        <w:t>3</w:t>
      </w:r>
      <w:r>
        <w:tab/>
        <w:t xml:space="preserve">PPPP based power sharing is done for simultaneous transmissions of different MAC PDUs. </w:t>
      </w:r>
    </w:p>
    <w:p w14:paraId="5EB1C451" w14:textId="7219B7FB" w:rsidR="001D7309" w:rsidRDefault="00AD0682" w:rsidP="00DB4B33">
      <w:pPr>
        <w:pStyle w:val="Heading2"/>
      </w:pPr>
      <w:r>
        <w:t>Carrier order for resource selection</w:t>
      </w:r>
    </w:p>
    <w:p w14:paraId="1C78AF04" w14:textId="746A854B" w:rsidR="00AD0682" w:rsidRDefault="00AD0682" w:rsidP="00C55C59">
      <w:r>
        <w:t>Besides</w:t>
      </w:r>
      <w:r w:rsidR="0083549F">
        <w:t xml:space="preserve"> there was a discussion</w:t>
      </w:r>
      <w:r>
        <w:t xml:space="preserve"> to adopt certain rules on carrier selection order based on PPPP and CBR</w:t>
      </w:r>
      <w:r w:rsidR="00C30682">
        <w:t xml:space="preserve"> for the case of simultaneous resource (re)selection on mult</w:t>
      </w:r>
      <w:r w:rsidR="003843F7">
        <w:t>iple carriers</w:t>
      </w:r>
      <w:r>
        <w:t>. We think that having such rule can optimize the</w:t>
      </w:r>
      <w:r w:rsidR="00512491">
        <w:t xml:space="preserve"> overall</w:t>
      </w:r>
      <w:r>
        <w:t xml:space="preserve"> system performance. For instance, if </w:t>
      </w:r>
      <w:r w:rsidR="00E17EA8">
        <w:t>resource</w:t>
      </w:r>
      <w:r>
        <w:t xml:space="preserve"> selection is triggered on two (or more) carriers simultaneously it is beneficial to perform resource selection first on the carrier carrying high priority packet and later perform resource selection for other carrier(s) based on Option 1-1. In case of same priority traffic, CBR </w:t>
      </w:r>
      <w:r w:rsidR="00954E68">
        <w:t>is</w:t>
      </w:r>
      <w:r>
        <w:t xml:space="preserve"> considered</w:t>
      </w:r>
      <w:r w:rsidR="00133DE2">
        <w:t>. Meaning, carr</w:t>
      </w:r>
      <w:r w:rsidR="00BF1215">
        <w:t xml:space="preserve">iers are selected </w:t>
      </w:r>
      <w:r w:rsidR="00F0278E">
        <w:t xml:space="preserve">based on </w:t>
      </w:r>
      <w:r w:rsidR="000659C1">
        <w:t xml:space="preserve">the order of </w:t>
      </w:r>
      <w:r w:rsidR="00F0278E">
        <w:t xml:space="preserve">decreasing CBR level. </w:t>
      </w:r>
    </w:p>
    <w:p w14:paraId="7CA0D03B" w14:textId="7AB1746E" w:rsidR="00EF2320" w:rsidRDefault="00EF2320" w:rsidP="00E17EA8">
      <w:pPr>
        <w:ind w:left="1305" w:hanging="1305"/>
        <w:rPr>
          <w:b/>
        </w:rPr>
      </w:pPr>
      <w:r w:rsidRPr="00EF2320">
        <w:rPr>
          <w:b/>
        </w:rPr>
        <w:t xml:space="preserve">Proposal </w:t>
      </w:r>
      <w:r w:rsidR="001C6ECA">
        <w:rPr>
          <w:b/>
        </w:rPr>
        <w:t>4</w:t>
      </w:r>
      <w:r w:rsidR="003520F9">
        <w:rPr>
          <w:b/>
        </w:rPr>
        <w:tab/>
      </w:r>
      <w:r w:rsidR="0033776E">
        <w:rPr>
          <w:b/>
        </w:rPr>
        <w:t>In case of simultaneous</w:t>
      </w:r>
      <w:r w:rsidR="00E17EA8">
        <w:rPr>
          <w:b/>
        </w:rPr>
        <w:t xml:space="preserve"> resource </w:t>
      </w:r>
      <w:r w:rsidR="00954E68">
        <w:rPr>
          <w:b/>
        </w:rPr>
        <w:t>(re)</w:t>
      </w:r>
      <w:r w:rsidR="00E17EA8">
        <w:rPr>
          <w:b/>
        </w:rPr>
        <w:t>selection on multiple</w:t>
      </w:r>
      <w:r w:rsidR="0033776E">
        <w:rPr>
          <w:b/>
        </w:rPr>
        <w:t xml:space="preserve"> </w:t>
      </w:r>
      <w:r w:rsidR="00E17EA8">
        <w:rPr>
          <w:b/>
        </w:rPr>
        <w:t>c</w:t>
      </w:r>
      <w:r w:rsidRPr="00EF2320">
        <w:rPr>
          <w:b/>
        </w:rPr>
        <w:t>arrier</w:t>
      </w:r>
      <w:r w:rsidR="000659C1">
        <w:rPr>
          <w:b/>
        </w:rPr>
        <w:t>s</w:t>
      </w:r>
      <w:r w:rsidR="00E17EA8">
        <w:rPr>
          <w:b/>
        </w:rPr>
        <w:t xml:space="preserve">, </w:t>
      </w:r>
      <w:r w:rsidR="001D599A">
        <w:rPr>
          <w:b/>
        </w:rPr>
        <w:t>carriers with higher PPPP packet is considered first and i</w:t>
      </w:r>
      <w:r w:rsidR="00770C9B">
        <w:rPr>
          <w:b/>
        </w:rPr>
        <w:t xml:space="preserve">n case of same PPPP, carriers are selected based on decreasing CBR. </w:t>
      </w:r>
      <w:r w:rsidR="0033776E">
        <w:rPr>
          <w:b/>
        </w:rPr>
        <w:t xml:space="preserve"> </w:t>
      </w:r>
      <w:r w:rsidRPr="00EF2320">
        <w:rPr>
          <w:b/>
        </w:rPr>
        <w:t xml:space="preserve"> </w:t>
      </w:r>
    </w:p>
    <w:p w14:paraId="2C1B6BD4" w14:textId="4536487E" w:rsidR="00C01F33" w:rsidRDefault="00C01F33" w:rsidP="00CE0424">
      <w:pPr>
        <w:pStyle w:val="Heading1"/>
      </w:pPr>
      <w:r w:rsidRPr="00CE0424">
        <w:t>Conclusion</w:t>
      </w:r>
    </w:p>
    <w:p w14:paraId="4E87EC74" w14:textId="631B4CA1" w:rsidR="00FE10C0" w:rsidRDefault="00FE10C0" w:rsidP="00D00521">
      <w:r>
        <w:t xml:space="preserve">In Section 2, we made the following </w:t>
      </w:r>
      <w:r w:rsidR="00DC75B4">
        <w:t>observations</w:t>
      </w:r>
      <w:r>
        <w:t>:</w:t>
      </w:r>
    </w:p>
    <w:p w14:paraId="49D02126" w14:textId="04E3D1A5" w:rsidR="006B546F" w:rsidRDefault="006B546F" w:rsidP="00DB4B33">
      <w:pPr>
        <w:pStyle w:val="Observation"/>
        <w:numPr>
          <w:ilvl w:val="0"/>
          <w:numId w:val="0"/>
        </w:numPr>
        <w:ind w:left="1695" w:hanging="1695"/>
      </w:pPr>
      <w:r>
        <w:t>Observation 1</w:t>
      </w:r>
      <w:r>
        <w:tab/>
        <w:t xml:space="preserve">Option 1-1 is not applicable in case of random resource selection by the pedestrian         UE since there is no sensing. </w:t>
      </w:r>
    </w:p>
    <w:p w14:paraId="1BCFFA36" w14:textId="57C87281" w:rsidR="00946254" w:rsidRDefault="00DC75B4" w:rsidP="00946254">
      <w:pPr>
        <w:pStyle w:val="Observation"/>
        <w:numPr>
          <w:ilvl w:val="0"/>
          <w:numId w:val="0"/>
        </w:numPr>
        <w:ind w:left="1701" w:hanging="1701"/>
      </w:pPr>
      <w:r>
        <w:t xml:space="preserve">Observation </w:t>
      </w:r>
      <w:r w:rsidR="006B546F">
        <w:t>2</w:t>
      </w:r>
      <w:r>
        <w:t xml:space="preserve"> </w:t>
      </w:r>
      <w:r>
        <w:tab/>
      </w:r>
      <w:r w:rsidR="00946254">
        <w:t xml:space="preserve">UE half-duplex and power limitation are two problems with contradicting solutions and with similar effect on performance. </w:t>
      </w:r>
    </w:p>
    <w:p w14:paraId="064F4B0C" w14:textId="5A9E186C" w:rsidR="00DC75B4" w:rsidRPr="00946254" w:rsidRDefault="00DC75B4" w:rsidP="00946254">
      <w:pPr>
        <w:pStyle w:val="Observation"/>
        <w:numPr>
          <w:ilvl w:val="0"/>
          <w:numId w:val="0"/>
        </w:numPr>
        <w:ind w:left="1701" w:hanging="1701"/>
        <w:rPr>
          <w:b w:val="0"/>
        </w:rPr>
      </w:pPr>
      <w:r w:rsidRPr="00946254">
        <w:rPr>
          <w:b w:val="0"/>
        </w:rPr>
        <w:t>Based on th</w:t>
      </w:r>
      <w:r w:rsidR="00D06BA4" w:rsidRPr="00946254">
        <w:rPr>
          <w:b w:val="0"/>
        </w:rPr>
        <w:t>e discussion and</w:t>
      </w:r>
      <w:r w:rsidRPr="00946254">
        <w:rPr>
          <w:b w:val="0"/>
        </w:rPr>
        <w:t xml:space="preserve"> observations, we made the following proposals.</w:t>
      </w:r>
    </w:p>
    <w:p w14:paraId="074EF74B" w14:textId="22AC560C" w:rsidR="006B546F" w:rsidRDefault="006B546F" w:rsidP="00DB4B33">
      <w:pPr>
        <w:pStyle w:val="Proposal"/>
        <w:numPr>
          <w:ilvl w:val="0"/>
          <w:numId w:val="0"/>
        </w:numPr>
        <w:ind w:left="1304" w:hanging="1304"/>
      </w:pPr>
      <w:r>
        <w:t>Proposal 1</w:t>
      </w:r>
      <w:r>
        <w:tab/>
        <w:t xml:space="preserve">UE shall only follow Option 1-2 if transmission based on random selection is configured by upper layers. </w:t>
      </w:r>
    </w:p>
    <w:p w14:paraId="1F325085" w14:textId="3FDD9734" w:rsidR="00946254" w:rsidRDefault="00946254" w:rsidP="00946254">
      <w:pPr>
        <w:pStyle w:val="Proposal"/>
        <w:numPr>
          <w:ilvl w:val="0"/>
          <w:numId w:val="0"/>
        </w:numPr>
        <w:ind w:left="1304" w:hanging="1304"/>
      </w:pPr>
      <w:r>
        <w:t xml:space="preserve">Proposal </w:t>
      </w:r>
      <w:r w:rsidR="006B546F">
        <w:t>2</w:t>
      </w:r>
      <w:r>
        <w:tab/>
        <w:t xml:space="preserve">The UE shall follow Option 1-1 for (a), (b), (c) even for the case when simultaneous resource (re)selection is triggered for more than one carriers simultaneously. </w:t>
      </w:r>
      <w:r w:rsidR="00AF133B">
        <w:t>In other words, per-carrier independent resource selection is performed from the reported candidate resource set.</w:t>
      </w:r>
    </w:p>
    <w:p w14:paraId="05EAF29F" w14:textId="32FE85A6" w:rsidR="00946254" w:rsidRDefault="00946254" w:rsidP="00946254">
      <w:pPr>
        <w:pStyle w:val="Proposal"/>
        <w:numPr>
          <w:ilvl w:val="0"/>
          <w:numId w:val="0"/>
        </w:numPr>
        <w:ind w:left="1304" w:hanging="1304"/>
      </w:pPr>
      <w:r>
        <w:t xml:space="preserve">Proposal </w:t>
      </w:r>
      <w:r w:rsidR="006B546F">
        <w:t>3</w:t>
      </w:r>
      <w:r>
        <w:tab/>
        <w:t xml:space="preserve">PPPP based power sharing is done for simultaneous transmissions of different MAC PDUs. </w:t>
      </w:r>
    </w:p>
    <w:p w14:paraId="6E647B62" w14:textId="389D9246" w:rsidR="00106A41" w:rsidRPr="00EF2320" w:rsidRDefault="00106A41" w:rsidP="00DB4B33">
      <w:pPr>
        <w:ind w:left="1304" w:hanging="1304"/>
        <w:rPr>
          <w:b/>
        </w:rPr>
      </w:pPr>
      <w:r w:rsidRPr="00EF2320">
        <w:rPr>
          <w:b/>
        </w:rPr>
        <w:t xml:space="preserve">Proposal </w:t>
      </w:r>
      <w:r w:rsidR="006B546F">
        <w:rPr>
          <w:b/>
        </w:rPr>
        <w:t>4</w:t>
      </w:r>
      <w:r>
        <w:rPr>
          <w:b/>
        </w:rPr>
        <w:tab/>
      </w:r>
      <w:r w:rsidR="006B546F">
        <w:rPr>
          <w:b/>
        </w:rPr>
        <w:t>In case of simultaneous resource (re)selection on multiple c</w:t>
      </w:r>
      <w:r w:rsidR="006B546F" w:rsidRPr="00EF2320">
        <w:rPr>
          <w:b/>
        </w:rPr>
        <w:t>arrier</w:t>
      </w:r>
      <w:r w:rsidR="006B546F">
        <w:rPr>
          <w:b/>
        </w:rPr>
        <w:t>s, carriers with higher PPPP packet is considered first and in case of same PPPP, carriers are selected based on decreasing CBR.</w:t>
      </w:r>
      <w:r w:rsidRPr="00EF2320">
        <w:rPr>
          <w:b/>
        </w:rPr>
        <w:t xml:space="preserve"> </w:t>
      </w:r>
    </w:p>
    <w:p w14:paraId="66E3CEFE" w14:textId="69681116" w:rsidR="00951FF9" w:rsidRPr="005C5226" w:rsidRDefault="00951FF9" w:rsidP="00E01883">
      <w:pPr>
        <w:pStyle w:val="Heading1"/>
      </w:pPr>
      <w:r>
        <w:t>References</w:t>
      </w:r>
    </w:p>
    <w:p w14:paraId="2F5614B0" w14:textId="3DF699E0" w:rsidR="00951FF9" w:rsidRPr="00E01883" w:rsidRDefault="00951FF9" w:rsidP="00E01883">
      <w:r w:rsidRPr="00E01883">
        <w:t xml:space="preserve">[1]      </w:t>
      </w:r>
      <w:r w:rsidRPr="00E01883">
        <w:tab/>
      </w:r>
      <w:hyperlink r:id="rId12" w:history="1">
        <w:r w:rsidRPr="00E01883">
          <w:rPr>
            <w:bCs/>
          </w:rPr>
          <w:t>R1-</w:t>
        </w:r>
        <w:r w:rsidR="003D569F">
          <w:rPr>
            <w:bCs/>
          </w:rPr>
          <w:t>1801701</w:t>
        </w:r>
      </w:hyperlink>
      <w:r w:rsidR="003D569F">
        <w:rPr>
          <w:bCs/>
        </w:rPr>
        <w:t xml:space="preserve"> </w:t>
      </w:r>
      <w:r w:rsidR="00FC7921">
        <w:rPr>
          <w:bCs/>
        </w:rPr>
        <w:t>, “</w:t>
      </w:r>
      <w:r w:rsidR="003D569F" w:rsidRPr="003D569F">
        <w:rPr>
          <w:bCs/>
        </w:rPr>
        <w:t>Discussion on carrier aggregation for mode 4 in V2X phase 2</w:t>
      </w:r>
      <w:r w:rsidR="00FC7921">
        <w:t xml:space="preserve">”, </w:t>
      </w:r>
      <w:r w:rsidRPr="00E01883">
        <w:t>CATT</w:t>
      </w:r>
      <w:r w:rsidR="00FC7921">
        <w:t>.</w:t>
      </w:r>
    </w:p>
    <w:p w14:paraId="5E9350F7" w14:textId="1117E563" w:rsidR="00951FF9" w:rsidRPr="00E01883" w:rsidRDefault="00951FF9" w:rsidP="00E01883">
      <w:pPr>
        <w:pStyle w:val="Proposal"/>
        <w:numPr>
          <w:ilvl w:val="0"/>
          <w:numId w:val="0"/>
        </w:numPr>
        <w:ind w:left="1304" w:hanging="1304"/>
      </w:pPr>
    </w:p>
    <w:p w14:paraId="554394FC" w14:textId="2E363535" w:rsidR="00492C09" w:rsidRPr="00CE0424" w:rsidRDefault="00492C09" w:rsidP="00A41C93">
      <w:pPr>
        <w:pStyle w:val="Proposal"/>
        <w:numPr>
          <w:ilvl w:val="0"/>
          <w:numId w:val="0"/>
        </w:numPr>
        <w:ind w:left="1701" w:hanging="1701"/>
      </w:pPr>
      <w:bookmarkStart w:id="1" w:name="_In-sequence_SDU_delivery"/>
      <w:bookmarkEnd w:id="1"/>
    </w:p>
    <w:sectPr w:rsidR="00492C09"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606B3" w14:textId="77777777" w:rsidR="00FC0EDE" w:rsidRDefault="00FC0EDE">
      <w:r>
        <w:separator/>
      </w:r>
    </w:p>
  </w:endnote>
  <w:endnote w:type="continuationSeparator" w:id="0">
    <w:p w14:paraId="6570B82B" w14:textId="77777777" w:rsidR="00FC0EDE" w:rsidRDefault="00FC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B10D1E7" w:rsidR="00AD0682" w:rsidRDefault="00AD06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4B3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4B3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E852A" w14:textId="77777777" w:rsidR="00FC0EDE" w:rsidRDefault="00FC0EDE">
      <w:r>
        <w:separator/>
      </w:r>
    </w:p>
  </w:footnote>
  <w:footnote w:type="continuationSeparator" w:id="0">
    <w:p w14:paraId="31D34A6E" w14:textId="77777777" w:rsidR="00FC0EDE" w:rsidRDefault="00FC0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AD0682" w:rsidRDefault="00AD068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4CEA6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C52D41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39A7048"/>
    <w:lvl w:ilvl="0">
      <w:start w:val="1"/>
      <w:numFmt w:val="decimal"/>
      <w:lvlText w:val="%1."/>
      <w:lvlJc w:val="left"/>
      <w:pPr>
        <w:tabs>
          <w:tab w:val="num" w:pos="926"/>
        </w:tabs>
        <w:ind w:left="926" w:hanging="360"/>
      </w:pPr>
    </w:lvl>
  </w:abstractNum>
  <w:abstractNum w:abstractNumId="4" w15:restartNumberingAfterBreak="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9842DC"/>
    <w:multiLevelType w:val="hybridMultilevel"/>
    <w:tmpl w:val="82B6203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AA46647"/>
    <w:multiLevelType w:val="hybridMultilevel"/>
    <w:tmpl w:val="A058D58A"/>
    <w:lvl w:ilvl="0" w:tplc="15107242">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5F2404"/>
    <w:multiLevelType w:val="hybridMultilevel"/>
    <w:tmpl w:val="CEA8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F68E5F58"/>
    <w:lvl w:ilvl="0" w:tplc="4E5C8E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5"/>
  </w:num>
  <w:num w:numId="6">
    <w:abstractNumId w:val="22"/>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8"/>
  </w:num>
  <w:num w:numId="19">
    <w:abstractNumId w:val="26"/>
  </w:num>
  <w:num w:numId="20">
    <w:abstractNumId w:val="33"/>
  </w:num>
  <w:num w:numId="21">
    <w:abstractNumId w:val="13"/>
  </w:num>
  <w:num w:numId="22">
    <w:abstractNumId w:val="31"/>
  </w:num>
  <w:num w:numId="23">
    <w:abstractNumId w:val="25"/>
  </w:num>
  <w:num w:numId="24">
    <w:abstractNumId w:val="8"/>
  </w:num>
  <w:num w:numId="25">
    <w:abstractNumId w:val="4"/>
  </w:num>
  <w:num w:numId="26">
    <w:abstractNumId w:val="21"/>
  </w:num>
  <w:num w:numId="27">
    <w:abstractNumId w:val="32"/>
  </w:num>
  <w:num w:numId="28">
    <w:abstractNumId w:val="12"/>
  </w:num>
  <w:num w:numId="29">
    <w:abstractNumId w:val="17"/>
  </w:num>
  <w:num w:numId="30">
    <w:abstractNumId w:val="5"/>
  </w:num>
  <w:num w:numId="31">
    <w:abstractNumId w:val="10"/>
  </w:num>
  <w:num w:numId="32">
    <w:abstractNumId w:val="18"/>
    <w:lvlOverride w:ilvl="0">
      <w:startOverride w:val="1"/>
    </w:lvlOverride>
  </w:num>
  <w:num w:numId="33">
    <w:abstractNumId w:val="18"/>
    <w:lvlOverride w:ilvl="0">
      <w:startOverride w:val="1"/>
    </w:lvlOverride>
  </w:num>
  <w:num w:numId="34">
    <w:abstractNumId w:val="6"/>
  </w:num>
  <w:num w:numId="35">
    <w:abstractNumId w:val="11"/>
  </w:num>
  <w:num w:numId="36">
    <w:abstractNumId w:val="9"/>
  </w:num>
  <w:num w:numId="37">
    <w:abstractNumId w:val="24"/>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9AA"/>
    <w:rsid w:val="00011B28"/>
    <w:rsid w:val="00015D15"/>
    <w:rsid w:val="0002531D"/>
    <w:rsid w:val="0002564D"/>
    <w:rsid w:val="000257A3"/>
    <w:rsid w:val="00025ECA"/>
    <w:rsid w:val="000325B8"/>
    <w:rsid w:val="00034C15"/>
    <w:rsid w:val="0003632A"/>
    <w:rsid w:val="00036466"/>
    <w:rsid w:val="00036BA1"/>
    <w:rsid w:val="00040C21"/>
    <w:rsid w:val="000422E2"/>
    <w:rsid w:val="00042F22"/>
    <w:rsid w:val="000444EF"/>
    <w:rsid w:val="00051463"/>
    <w:rsid w:val="00052A07"/>
    <w:rsid w:val="000534E3"/>
    <w:rsid w:val="0005606A"/>
    <w:rsid w:val="00057117"/>
    <w:rsid w:val="000616E7"/>
    <w:rsid w:val="00061F1A"/>
    <w:rsid w:val="0006310C"/>
    <w:rsid w:val="0006487E"/>
    <w:rsid w:val="000659C1"/>
    <w:rsid w:val="00065E1A"/>
    <w:rsid w:val="00066EC4"/>
    <w:rsid w:val="00077E5F"/>
    <w:rsid w:val="0008036A"/>
    <w:rsid w:val="00081AE6"/>
    <w:rsid w:val="000855EB"/>
    <w:rsid w:val="00085B52"/>
    <w:rsid w:val="000866F2"/>
    <w:rsid w:val="0009009F"/>
    <w:rsid w:val="00091557"/>
    <w:rsid w:val="00092465"/>
    <w:rsid w:val="000924C1"/>
    <w:rsid w:val="000924F0"/>
    <w:rsid w:val="00093474"/>
    <w:rsid w:val="0009510F"/>
    <w:rsid w:val="000A1B7B"/>
    <w:rsid w:val="000A56F2"/>
    <w:rsid w:val="000B2719"/>
    <w:rsid w:val="000B317D"/>
    <w:rsid w:val="000B34FB"/>
    <w:rsid w:val="000B3A8F"/>
    <w:rsid w:val="000B4AB9"/>
    <w:rsid w:val="000B58C3"/>
    <w:rsid w:val="000B61E9"/>
    <w:rsid w:val="000C165A"/>
    <w:rsid w:val="000C1A48"/>
    <w:rsid w:val="000C2E19"/>
    <w:rsid w:val="000C4D29"/>
    <w:rsid w:val="000D0D07"/>
    <w:rsid w:val="000D4797"/>
    <w:rsid w:val="000E0527"/>
    <w:rsid w:val="000E1E92"/>
    <w:rsid w:val="000E291B"/>
    <w:rsid w:val="000E2ACB"/>
    <w:rsid w:val="000F06D6"/>
    <w:rsid w:val="000F0EB1"/>
    <w:rsid w:val="000F1106"/>
    <w:rsid w:val="000F3BE9"/>
    <w:rsid w:val="000F3F6C"/>
    <w:rsid w:val="000F6DF3"/>
    <w:rsid w:val="001005FF"/>
    <w:rsid w:val="001062FB"/>
    <w:rsid w:val="001063E6"/>
    <w:rsid w:val="00106A41"/>
    <w:rsid w:val="00113CF4"/>
    <w:rsid w:val="001153EA"/>
    <w:rsid w:val="00115643"/>
    <w:rsid w:val="0011607A"/>
    <w:rsid w:val="00116765"/>
    <w:rsid w:val="001219F5"/>
    <w:rsid w:val="00121A20"/>
    <w:rsid w:val="0012377F"/>
    <w:rsid w:val="00124314"/>
    <w:rsid w:val="00126B4A"/>
    <w:rsid w:val="00132FD0"/>
    <w:rsid w:val="00133DE2"/>
    <w:rsid w:val="001344C0"/>
    <w:rsid w:val="001346FA"/>
    <w:rsid w:val="00135252"/>
    <w:rsid w:val="00137AB5"/>
    <w:rsid w:val="00137F0B"/>
    <w:rsid w:val="0014741F"/>
    <w:rsid w:val="00151E23"/>
    <w:rsid w:val="001521A7"/>
    <w:rsid w:val="001526E0"/>
    <w:rsid w:val="001551B5"/>
    <w:rsid w:val="0015531C"/>
    <w:rsid w:val="001561D1"/>
    <w:rsid w:val="001640BB"/>
    <w:rsid w:val="001659C1"/>
    <w:rsid w:val="00173A8E"/>
    <w:rsid w:val="00177795"/>
    <w:rsid w:val="0018143F"/>
    <w:rsid w:val="00190AC1"/>
    <w:rsid w:val="0019341A"/>
    <w:rsid w:val="00193997"/>
    <w:rsid w:val="00197DF9"/>
    <w:rsid w:val="001A1769"/>
    <w:rsid w:val="001A1987"/>
    <w:rsid w:val="001A2564"/>
    <w:rsid w:val="001A58A6"/>
    <w:rsid w:val="001A6173"/>
    <w:rsid w:val="001A6CBA"/>
    <w:rsid w:val="001B0D97"/>
    <w:rsid w:val="001B4366"/>
    <w:rsid w:val="001B5A5D"/>
    <w:rsid w:val="001C182F"/>
    <w:rsid w:val="001C1CE5"/>
    <w:rsid w:val="001C3D2A"/>
    <w:rsid w:val="001C4E46"/>
    <w:rsid w:val="001C6ECA"/>
    <w:rsid w:val="001D51BA"/>
    <w:rsid w:val="001D599A"/>
    <w:rsid w:val="001D5AAE"/>
    <w:rsid w:val="001D6342"/>
    <w:rsid w:val="001D6D53"/>
    <w:rsid w:val="001D7309"/>
    <w:rsid w:val="001E58E2"/>
    <w:rsid w:val="001E7AED"/>
    <w:rsid w:val="001F3916"/>
    <w:rsid w:val="001F54C5"/>
    <w:rsid w:val="001F662C"/>
    <w:rsid w:val="001F7074"/>
    <w:rsid w:val="00200490"/>
    <w:rsid w:val="00201F3A"/>
    <w:rsid w:val="00203F96"/>
    <w:rsid w:val="00204E46"/>
    <w:rsid w:val="002069B2"/>
    <w:rsid w:val="00207FA3"/>
    <w:rsid w:val="0021441D"/>
    <w:rsid w:val="00214DA8"/>
    <w:rsid w:val="00215423"/>
    <w:rsid w:val="002158FA"/>
    <w:rsid w:val="00216367"/>
    <w:rsid w:val="00220600"/>
    <w:rsid w:val="002224DB"/>
    <w:rsid w:val="00223FCB"/>
    <w:rsid w:val="002252C3"/>
    <w:rsid w:val="00225C54"/>
    <w:rsid w:val="00230765"/>
    <w:rsid w:val="002319E4"/>
    <w:rsid w:val="00235632"/>
    <w:rsid w:val="00235872"/>
    <w:rsid w:val="00241559"/>
    <w:rsid w:val="002435B3"/>
    <w:rsid w:val="002458EB"/>
    <w:rsid w:val="002500C8"/>
    <w:rsid w:val="00253651"/>
    <w:rsid w:val="00257543"/>
    <w:rsid w:val="00260FDC"/>
    <w:rsid w:val="002617E7"/>
    <w:rsid w:val="00261948"/>
    <w:rsid w:val="00264228"/>
    <w:rsid w:val="00264334"/>
    <w:rsid w:val="0026473E"/>
    <w:rsid w:val="00266214"/>
    <w:rsid w:val="00267C83"/>
    <w:rsid w:val="0027144F"/>
    <w:rsid w:val="00271F3A"/>
    <w:rsid w:val="00273278"/>
    <w:rsid w:val="002737F4"/>
    <w:rsid w:val="002805F5"/>
    <w:rsid w:val="00280751"/>
    <w:rsid w:val="0028280A"/>
    <w:rsid w:val="002867E8"/>
    <w:rsid w:val="00286ACD"/>
    <w:rsid w:val="00287838"/>
    <w:rsid w:val="002907B5"/>
    <w:rsid w:val="00292EB7"/>
    <w:rsid w:val="00296227"/>
    <w:rsid w:val="00296F44"/>
    <w:rsid w:val="0029777D"/>
    <w:rsid w:val="002A055E"/>
    <w:rsid w:val="002A1D4E"/>
    <w:rsid w:val="002A2869"/>
    <w:rsid w:val="002A51D2"/>
    <w:rsid w:val="002B24D6"/>
    <w:rsid w:val="002B2FB2"/>
    <w:rsid w:val="002B57F2"/>
    <w:rsid w:val="002B61F9"/>
    <w:rsid w:val="002C41E6"/>
    <w:rsid w:val="002C5BA4"/>
    <w:rsid w:val="002C78B7"/>
    <w:rsid w:val="002D071A"/>
    <w:rsid w:val="002D33C1"/>
    <w:rsid w:val="002D34B2"/>
    <w:rsid w:val="002D7637"/>
    <w:rsid w:val="002E17F2"/>
    <w:rsid w:val="002E7CAE"/>
    <w:rsid w:val="002F2771"/>
    <w:rsid w:val="002F37A9"/>
    <w:rsid w:val="002F6BC7"/>
    <w:rsid w:val="002F76B8"/>
    <w:rsid w:val="00301CE6"/>
    <w:rsid w:val="0030256B"/>
    <w:rsid w:val="00304AE9"/>
    <w:rsid w:val="0030501F"/>
    <w:rsid w:val="00307BA1"/>
    <w:rsid w:val="00311702"/>
    <w:rsid w:val="00311E82"/>
    <w:rsid w:val="00313FD6"/>
    <w:rsid w:val="003143BD"/>
    <w:rsid w:val="003203ED"/>
    <w:rsid w:val="00322C9F"/>
    <w:rsid w:val="003238D7"/>
    <w:rsid w:val="00324D23"/>
    <w:rsid w:val="00331751"/>
    <w:rsid w:val="00334579"/>
    <w:rsid w:val="00335858"/>
    <w:rsid w:val="00336BDA"/>
    <w:rsid w:val="0033776E"/>
    <w:rsid w:val="00342BD7"/>
    <w:rsid w:val="00343A07"/>
    <w:rsid w:val="00346DB5"/>
    <w:rsid w:val="003477B1"/>
    <w:rsid w:val="003520F9"/>
    <w:rsid w:val="00354A39"/>
    <w:rsid w:val="00357380"/>
    <w:rsid w:val="003602D9"/>
    <w:rsid w:val="003604CE"/>
    <w:rsid w:val="00370D8C"/>
    <w:rsid w:val="00370E47"/>
    <w:rsid w:val="00372205"/>
    <w:rsid w:val="003742AC"/>
    <w:rsid w:val="00377CE1"/>
    <w:rsid w:val="003843F7"/>
    <w:rsid w:val="00385BF0"/>
    <w:rsid w:val="003939FF"/>
    <w:rsid w:val="00397A0D"/>
    <w:rsid w:val="00397C4C"/>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69F"/>
    <w:rsid w:val="003D5B1F"/>
    <w:rsid w:val="003E0F8A"/>
    <w:rsid w:val="003E15FA"/>
    <w:rsid w:val="003E295D"/>
    <w:rsid w:val="003E4275"/>
    <w:rsid w:val="003E55E4"/>
    <w:rsid w:val="003E74E3"/>
    <w:rsid w:val="003F05C7"/>
    <w:rsid w:val="003F0B17"/>
    <w:rsid w:val="003F14F2"/>
    <w:rsid w:val="003F2CD4"/>
    <w:rsid w:val="003F6BBE"/>
    <w:rsid w:val="004000E8"/>
    <w:rsid w:val="00400778"/>
    <w:rsid w:val="00402E2B"/>
    <w:rsid w:val="0040512B"/>
    <w:rsid w:val="00405CA5"/>
    <w:rsid w:val="00407CD3"/>
    <w:rsid w:val="00407F34"/>
    <w:rsid w:val="00410134"/>
    <w:rsid w:val="00410B72"/>
    <w:rsid w:val="00410F18"/>
    <w:rsid w:val="0041263E"/>
    <w:rsid w:val="00413AAC"/>
    <w:rsid w:val="00413B67"/>
    <w:rsid w:val="00421105"/>
    <w:rsid w:val="004242F4"/>
    <w:rsid w:val="00424D4C"/>
    <w:rsid w:val="00427248"/>
    <w:rsid w:val="00430DC5"/>
    <w:rsid w:val="00435C71"/>
    <w:rsid w:val="00437447"/>
    <w:rsid w:val="00441A92"/>
    <w:rsid w:val="00443777"/>
    <w:rsid w:val="00444F56"/>
    <w:rsid w:val="00446488"/>
    <w:rsid w:val="00446E61"/>
    <w:rsid w:val="004517AA"/>
    <w:rsid w:val="004528BE"/>
    <w:rsid w:val="00452CAC"/>
    <w:rsid w:val="00455812"/>
    <w:rsid w:val="00457565"/>
    <w:rsid w:val="00457B71"/>
    <w:rsid w:val="004669E2"/>
    <w:rsid w:val="00470C31"/>
    <w:rsid w:val="004734D0"/>
    <w:rsid w:val="0047556B"/>
    <w:rsid w:val="00477768"/>
    <w:rsid w:val="004815AC"/>
    <w:rsid w:val="004825BD"/>
    <w:rsid w:val="00484AC6"/>
    <w:rsid w:val="00484F96"/>
    <w:rsid w:val="00486F02"/>
    <w:rsid w:val="00492BC5"/>
    <w:rsid w:val="00492C09"/>
    <w:rsid w:val="00493458"/>
    <w:rsid w:val="00493DBA"/>
    <w:rsid w:val="004964F1"/>
    <w:rsid w:val="004A16BC"/>
    <w:rsid w:val="004A2B94"/>
    <w:rsid w:val="004A4BBE"/>
    <w:rsid w:val="004A5808"/>
    <w:rsid w:val="004B1E4D"/>
    <w:rsid w:val="004B2E17"/>
    <w:rsid w:val="004B7C0C"/>
    <w:rsid w:val="004C0124"/>
    <w:rsid w:val="004C1A52"/>
    <w:rsid w:val="004C3898"/>
    <w:rsid w:val="004D36B1"/>
    <w:rsid w:val="004D5467"/>
    <w:rsid w:val="004D7EBD"/>
    <w:rsid w:val="004E2680"/>
    <w:rsid w:val="004E28F9"/>
    <w:rsid w:val="004E462E"/>
    <w:rsid w:val="004E55E2"/>
    <w:rsid w:val="004E56DC"/>
    <w:rsid w:val="004E76F4"/>
    <w:rsid w:val="004F0B4E"/>
    <w:rsid w:val="004F0B6C"/>
    <w:rsid w:val="004F1EF0"/>
    <w:rsid w:val="004F2078"/>
    <w:rsid w:val="004F4DA3"/>
    <w:rsid w:val="004F756F"/>
    <w:rsid w:val="0050549F"/>
    <w:rsid w:val="00506557"/>
    <w:rsid w:val="0050677A"/>
    <w:rsid w:val="005108D8"/>
    <w:rsid w:val="005116F9"/>
    <w:rsid w:val="00512491"/>
    <w:rsid w:val="005153A7"/>
    <w:rsid w:val="005219CF"/>
    <w:rsid w:val="0052268E"/>
    <w:rsid w:val="00534B59"/>
    <w:rsid w:val="00536759"/>
    <w:rsid w:val="0053703D"/>
    <w:rsid w:val="00537C62"/>
    <w:rsid w:val="005465D3"/>
    <w:rsid w:val="00546970"/>
    <w:rsid w:val="00546CCC"/>
    <w:rsid w:val="005470A1"/>
    <w:rsid w:val="00547F4D"/>
    <w:rsid w:val="00550419"/>
    <w:rsid w:val="00554E19"/>
    <w:rsid w:val="0055523C"/>
    <w:rsid w:val="00557AE6"/>
    <w:rsid w:val="00560A1D"/>
    <w:rsid w:val="0056121F"/>
    <w:rsid w:val="00566FAB"/>
    <w:rsid w:val="00572505"/>
    <w:rsid w:val="0057728C"/>
    <w:rsid w:val="00582809"/>
    <w:rsid w:val="00586234"/>
    <w:rsid w:val="0058798C"/>
    <w:rsid w:val="005900FA"/>
    <w:rsid w:val="00590807"/>
    <w:rsid w:val="005935A4"/>
    <w:rsid w:val="005948C2"/>
    <w:rsid w:val="00595DCA"/>
    <w:rsid w:val="0059779B"/>
    <w:rsid w:val="005A209A"/>
    <w:rsid w:val="005A662D"/>
    <w:rsid w:val="005B2C9E"/>
    <w:rsid w:val="005B35D7"/>
    <w:rsid w:val="005B3639"/>
    <w:rsid w:val="005B392A"/>
    <w:rsid w:val="005B3AA3"/>
    <w:rsid w:val="005B6F83"/>
    <w:rsid w:val="005C44B0"/>
    <w:rsid w:val="005C5226"/>
    <w:rsid w:val="005C609D"/>
    <w:rsid w:val="005C74FB"/>
    <w:rsid w:val="005C77EA"/>
    <w:rsid w:val="005D1602"/>
    <w:rsid w:val="005D1FA3"/>
    <w:rsid w:val="005E385F"/>
    <w:rsid w:val="005E5B81"/>
    <w:rsid w:val="005F2CB1"/>
    <w:rsid w:val="005F3025"/>
    <w:rsid w:val="005F4A4D"/>
    <w:rsid w:val="005F618C"/>
    <w:rsid w:val="005F70BD"/>
    <w:rsid w:val="0060283C"/>
    <w:rsid w:val="00603CF3"/>
    <w:rsid w:val="00604F14"/>
    <w:rsid w:val="00611B83"/>
    <w:rsid w:val="00613257"/>
    <w:rsid w:val="006150CF"/>
    <w:rsid w:val="00620592"/>
    <w:rsid w:val="00620A71"/>
    <w:rsid w:val="00620D80"/>
    <w:rsid w:val="006212A9"/>
    <w:rsid w:val="006234A6"/>
    <w:rsid w:val="00623AEC"/>
    <w:rsid w:val="00630001"/>
    <w:rsid w:val="006311B3"/>
    <w:rsid w:val="0063284C"/>
    <w:rsid w:val="00636398"/>
    <w:rsid w:val="006368D3"/>
    <w:rsid w:val="006377EC"/>
    <w:rsid w:val="0064151F"/>
    <w:rsid w:val="00641533"/>
    <w:rsid w:val="0064208D"/>
    <w:rsid w:val="00643475"/>
    <w:rsid w:val="006438E7"/>
    <w:rsid w:val="0064396A"/>
    <w:rsid w:val="00645555"/>
    <w:rsid w:val="0064624E"/>
    <w:rsid w:val="00650AB9"/>
    <w:rsid w:val="00654B6C"/>
    <w:rsid w:val="00655733"/>
    <w:rsid w:val="00655ACD"/>
    <w:rsid w:val="00656A92"/>
    <w:rsid w:val="00656DDE"/>
    <w:rsid w:val="0066011D"/>
    <w:rsid w:val="006607C0"/>
    <w:rsid w:val="006613A6"/>
    <w:rsid w:val="006621AA"/>
    <w:rsid w:val="006627A2"/>
    <w:rsid w:val="006634E6"/>
    <w:rsid w:val="00663FB9"/>
    <w:rsid w:val="006655EE"/>
    <w:rsid w:val="00667EE7"/>
    <w:rsid w:val="00670922"/>
    <w:rsid w:val="00670BE1"/>
    <w:rsid w:val="0067218F"/>
    <w:rsid w:val="006722AE"/>
    <w:rsid w:val="00673218"/>
    <w:rsid w:val="006741F2"/>
    <w:rsid w:val="00674CC3"/>
    <w:rsid w:val="00675C72"/>
    <w:rsid w:val="006771F9"/>
    <w:rsid w:val="006776D7"/>
    <w:rsid w:val="00681003"/>
    <w:rsid w:val="006817C9"/>
    <w:rsid w:val="00683ECE"/>
    <w:rsid w:val="00686B12"/>
    <w:rsid w:val="0069197D"/>
    <w:rsid w:val="00695F40"/>
    <w:rsid w:val="00695FC2"/>
    <w:rsid w:val="00696836"/>
    <w:rsid w:val="00696949"/>
    <w:rsid w:val="00697052"/>
    <w:rsid w:val="006A0E71"/>
    <w:rsid w:val="006A46FB"/>
    <w:rsid w:val="006A5E28"/>
    <w:rsid w:val="006A697B"/>
    <w:rsid w:val="006A7AFF"/>
    <w:rsid w:val="006B1816"/>
    <w:rsid w:val="006B2099"/>
    <w:rsid w:val="006B38B6"/>
    <w:rsid w:val="006B3BA8"/>
    <w:rsid w:val="006B50CF"/>
    <w:rsid w:val="006B546F"/>
    <w:rsid w:val="006B5B0F"/>
    <w:rsid w:val="006C03B8"/>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03C"/>
    <w:rsid w:val="00712287"/>
    <w:rsid w:val="00712772"/>
    <w:rsid w:val="00714821"/>
    <w:rsid w:val="007148D3"/>
    <w:rsid w:val="0071528D"/>
    <w:rsid w:val="00715B9A"/>
    <w:rsid w:val="00720004"/>
    <w:rsid w:val="00720C82"/>
    <w:rsid w:val="00726EA6"/>
    <w:rsid w:val="00727208"/>
    <w:rsid w:val="00727680"/>
    <w:rsid w:val="00732461"/>
    <w:rsid w:val="00732E68"/>
    <w:rsid w:val="007341A2"/>
    <w:rsid w:val="007348B1"/>
    <w:rsid w:val="007362A6"/>
    <w:rsid w:val="00736D7D"/>
    <w:rsid w:val="00740E58"/>
    <w:rsid w:val="007417EA"/>
    <w:rsid w:val="007445A0"/>
    <w:rsid w:val="0074524B"/>
    <w:rsid w:val="00747D8B"/>
    <w:rsid w:val="00751228"/>
    <w:rsid w:val="007515B3"/>
    <w:rsid w:val="00755A11"/>
    <w:rsid w:val="0075600C"/>
    <w:rsid w:val="007571E1"/>
    <w:rsid w:val="007604B2"/>
    <w:rsid w:val="00760F52"/>
    <w:rsid w:val="00760FD8"/>
    <w:rsid w:val="00765281"/>
    <w:rsid w:val="007664B6"/>
    <w:rsid w:val="00766BAD"/>
    <w:rsid w:val="00770C9B"/>
    <w:rsid w:val="00770D5B"/>
    <w:rsid w:val="007730BD"/>
    <w:rsid w:val="007755F2"/>
    <w:rsid w:val="00776971"/>
    <w:rsid w:val="0078177E"/>
    <w:rsid w:val="0078304C"/>
    <w:rsid w:val="00783673"/>
    <w:rsid w:val="007853FC"/>
    <w:rsid w:val="00785490"/>
    <w:rsid w:val="007867EF"/>
    <w:rsid w:val="007900FA"/>
    <w:rsid w:val="007925EA"/>
    <w:rsid w:val="00793CD8"/>
    <w:rsid w:val="00795C92"/>
    <w:rsid w:val="00796231"/>
    <w:rsid w:val="007A1CB3"/>
    <w:rsid w:val="007A306F"/>
    <w:rsid w:val="007A43A6"/>
    <w:rsid w:val="007A58A6"/>
    <w:rsid w:val="007A6332"/>
    <w:rsid w:val="007B03FA"/>
    <w:rsid w:val="007B3D2D"/>
    <w:rsid w:val="007B50AE"/>
    <w:rsid w:val="007B51DF"/>
    <w:rsid w:val="007B6248"/>
    <w:rsid w:val="007C05DD"/>
    <w:rsid w:val="007C3D18"/>
    <w:rsid w:val="007C42B9"/>
    <w:rsid w:val="007C60BF"/>
    <w:rsid w:val="007C656E"/>
    <w:rsid w:val="007C6A07"/>
    <w:rsid w:val="007C75A1"/>
    <w:rsid w:val="007C77A5"/>
    <w:rsid w:val="007D04E5"/>
    <w:rsid w:val="007D5901"/>
    <w:rsid w:val="007D6BCA"/>
    <w:rsid w:val="007D7526"/>
    <w:rsid w:val="007E4610"/>
    <w:rsid w:val="007E4715"/>
    <w:rsid w:val="007E505B"/>
    <w:rsid w:val="007E7091"/>
    <w:rsid w:val="007E7209"/>
    <w:rsid w:val="007F1058"/>
    <w:rsid w:val="007F26CF"/>
    <w:rsid w:val="007F4260"/>
    <w:rsid w:val="007F47E0"/>
    <w:rsid w:val="00802980"/>
    <w:rsid w:val="00803FAE"/>
    <w:rsid w:val="0080605F"/>
    <w:rsid w:val="0080753D"/>
    <w:rsid w:val="00807786"/>
    <w:rsid w:val="00811FCB"/>
    <w:rsid w:val="008158D6"/>
    <w:rsid w:val="00817196"/>
    <w:rsid w:val="008235DB"/>
    <w:rsid w:val="00824AB4"/>
    <w:rsid w:val="00825C42"/>
    <w:rsid w:val="00825D25"/>
    <w:rsid w:val="00827D6F"/>
    <w:rsid w:val="0083549F"/>
    <w:rsid w:val="00836E6C"/>
    <w:rsid w:val="008376AC"/>
    <w:rsid w:val="008444E8"/>
    <w:rsid w:val="00844E80"/>
    <w:rsid w:val="00846FE7"/>
    <w:rsid w:val="00856911"/>
    <w:rsid w:val="0086537D"/>
    <w:rsid w:val="008677FD"/>
    <w:rsid w:val="008706D4"/>
    <w:rsid w:val="00870F8A"/>
    <w:rsid w:val="00871278"/>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70"/>
    <w:rsid w:val="008B41AD"/>
    <w:rsid w:val="008B51A0"/>
    <w:rsid w:val="008B592A"/>
    <w:rsid w:val="008B7B5C"/>
    <w:rsid w:val="008C0C99"/>
    <w:rsid w:val="008C2017"/>
    <w:rsid w:val="008C4958"/>
    <w:rsid w:val="008C4BAA"/>
    <w:rsid w:val="008C6AE8"/>
    <w:rsid w:val="008C719C"/>
    <w:rsid w:val="008C7573"/>
    <w:rsid w:val="008D34F1"/>
    <w:rsid w:val="008D39D8"/>
    <w:rsid w:val="008D5970"/>
    <w:rsid w:val="008D69F6"/>
    <w:rsid w:val="008D6D1A"/>
    <w:rsid w:val="008E065E"/>
    <w:rsid w:val="008E0927"/>
    <w:rsid w:val="008E1909"/>
    <w:rsid w:val="008E3E7E"/>
    <w:rsid w:val="008E6D8E"/>
    <w:rsid w:val="008F1EAB"/>
    <w:rsid w:val="008F2DE1"/>
    <w:rsid w:val="008F33DC"/>
    <w:rsid w:val="008F477F"/>
    <w:rsid w:val="008F67EC"/>
    <w:rsid w:val="009016A7"/>
    <w:rsid w:val="00902350"/>
    <w:rsid w:val="0090336B"/>
    <w:rsid w:val="009053AA"/>
    <w:rsid w:val="00906939"/>
    <w:rsid w:val="00910B7D"/>
    <w:rsid w:val="00911DFB"/>
    <w:rsid w:val="009139D9"/>
    <w:rsid w:val="00914AD8"/>
    <w:rsid w:val="00916079"/>
    <w:rsid w:val="00917CE9"/>
    <w:rsid w:val="00920210"/>
    <w:rsid w:val="00920BF2"/>
    <w:rsid w:val="00922010"/>
    <w:rsid w:val="00924F30"/>
    <w:rsid w:val="00931BD9"/>
    <w:rsid w:val="0093350B"/>
    <w:rsid w:val="00933EEB"/>
    <w:rsid w:val="009368F3"/>
    <w:rsid w:val="00941636"/>
    <w:rsid w:val="00943742"/>
    <w:rsid w:val="00945C05"/>
    <w:rsid w:val="00946254"/>
    <w:rsid w:val="00946945"/>
    <w:rsid w:val="00946FFE"/>
    <w:rsid w:val="00947713"/>
    <w:rsid w:val="00950666"/>
    <w:rsid w:val="00950DE7"/>
    <w:rsid w:val="00951FF9"/>
    <w:rsid w:val="00953920"/>
    <w:rsid w:val="00953D47"/>
    <w:rsid w:val="00954E68"/>
    <w:rsid w:val="00954FFC"/>
    <w:rsid w:val="0095681E"/>
    <w:rsid w:val="009572D4"/>
    <w:rsid w:val="00957909"/>
    <w:rsid w:val="00961921"/>
    <w:rsid w:val="00961CAF"/>
    <w:rsid w:val="00961D36"/>
    <w:rsid w:val="0096430A"/>
    <w:rsid w:val="0096554B"/>
    <w:rsid w:val="0096584A"/>
    <w:rsid w:val="00971843"/>
    <w:rsid w:val="00971F08"/>
    <w:rsid w:val="009755D6"/>
    <w:rsid w:val="0097603D"/>
    <w:rsid w:val="00976949"/>
    <w:rsid w:val="0097742A"/>
    <w:rsid w:val="00980477"/>
    <w:rsid w:val="00980D4A"/>
    <w:rsid w:val="00985253"/>
    <w:rsid w:val="009853B3"/>
    <w:rsid w:val="00987333"/>
    <w:rsid w:val="00990630"/>
    <w:rsid w:val="009913ED"/>
    <w:rsid w:val="009913F3"/>
    <w:rsid w:val="00991761"/>
    <w:rsid w:val="00994DCA"/>
    <w:rsid w:val="009960EC"/>
    <w:rsid w:val="00996F45"/>
    <w:rsid w:val="009970DD"/>
    <w:rsid w:val="009A0FBA"/>
    <w:rsid w:val="009A1601"/>
    <w:rsid w:val="009A462D"/>
    <w:rsid w:val="009A5CBA"/>
    <w:rsid w:val="009A60B4"/>
    <w:rsid w:val="009B1F30"/>
    <w:rsid w:val="009B3AC2"/>
    <w:rsid w:val="009B43EA"/>
    <w:rsid w:val="009B4DF4"/>
    <w:rsid w:val="009B564E"/>
    <w:rsid w:val="009B64E5"/>
    <w:rsid w:val="009B7E87"/>
    <w:rsid w:val="009C403E"/>
    <w:rsid w:val="009D4FF0"/>
    <w:rsid w:val="009D703C"/>
    <w:rsid w:val="009D718F"/>
    <w:rsid w:val="009E068F"/>
    <w:rsid w:val="009E14E0"/>
    <w:rsid w:val="009E35DB"/>
    <w:rsid w:val="009E47A3"/>
    <w:rsid w:val="009F08F3"/>
    <w:rsid w:val="009F0A86"/>
    <w:rsid w:val="009F344F"/>
    <w:rsid w:val="009F63EF"/>
    <w:rsid w:val="009F68A9"/>
    <w:rsid w:val="00A02046"/>
    <w:rsid w:val="00A048A8"/>
    <w:rsid w:val="00A04F49"/>
    <w:rsid w:val="00A11199"/>
    <w:rsid w:val="00A13E10"/>
    <w:rsid w:val="00A13E54"/>
    <w:rsid w:val="00A17F63"/>
    <w:rsid w:val="00A2193B"/>
    <w:rsid w:val="00A2351A"/>
    <w:rsid w:val="00A264A9"/>
    <w:rsid w:val="00A27785"/>
    <w:rsid w:val="00A30187"/>
    <w:rsid w:val="00A3448A"/>
    <w:rsid w:val="00A36297"/>
    <w:rsid w:val="00A36A65"/>
    <w:rsid w:val="00A41C93"/>
    <w:rsid w:val="00A41E2B"/>
    <w:rsid w:val="00A45B74"/>
    <w:rsid w:val="00A52E1D"/>
    <w:rsid w:val="00A61499"/>
    <w:rsid w:val="00A62A77"/>
    <w:rsid w:val="00A62D79"/>
    <w:rsid w:val="00A63483"/>
    <w:rsid w:val="00A657D7"/>
    <w:rsid w:val="00A660AC"/>
    <w:rsid w:val="00A67E6C"/>
    <w:rsid w:val="00A71B99"/>
    <w:rsid w:val="00A739D0"/>
    <w:rsid w:val="00A761D4"/>
    <w:rsid w:val="00A77EC4"/>
    <w:rsid w:val="00A83A11"/>
    <w:rsid w:val="00A92879"/>
    <w:rsid w:val="00A9442A"/>
    <w:rsid w:val="00A972BD"/>
    <w:rsid w:val="00AA016F"/>
    <w:rsid w:val="00AA0178"/>
    <w:rsid w:val="00AA1ED6"/>
    <w:rsid w:val="00AA51D6"/>
    <w:rsid w:val="00AB0BC8"/>
    <w:rsid w:val="00AB11CA"/>
    <w:rsid w:val="00AB14D9"/>
    <w:rsid w:val="00AB4AB8"/>
    <w:rsid w:val="00AB655E"/>
    <w:rsid w:val="00AC007F"/>
    <w:rsid w:val="00AC2ECD"/>
    <w:rsid w:val="00AC3119"/>
    <w:rsid w:val="00AC49FB"/>
    <w:rsid w:val="00AC5A10"/>
    <w:rsid w:val="00AC7326"/>
    <w:rsid w:val="00AD0682"/>
    <w:rsid w:val="00AD0AA3"/>
    <w:rsid w:val="00AD3F94"/>
    <w:rsid w:val="00AD4A5A"/>
    <w:rsid w:val="00AE1B02"/>
    <w:rsid w:val="00AE27AC"/>
    <w:rsid w:val="00AE2834"/>
    <w:rsid w:val="00AE2E7B"/>
    <w:rsid w:val="00AE40E0"/>
    <w:rsid w:val="00AE4DBA"/>
    <w:rsid w:val="00AE4F07"/>
    <w:rsid w:val="00AF02D0"/>
    <w:rsid w:val="00AF133B"/>
    <w:rsid w:val="00AF1C5D"/>
    <w:rsid w:val="00AF42D7"/>
    <w:rsid w:val="00B006FE"/>
    <w:rsid w:val="00B007CB"/>
    <w:rsid w:val="00B02AA9"/>
    <w:rsid w:val="00B02FA3"/>
    <w:rsid w:val="00B03975"/>
    <w:rsid w:val="00B05084"/>
    <w:rsid w:val="00B067EC"/>
    <w:rsid w:val="00B157F9"/>
    <w:rsid w:val="00B16D15"/>
    <w:rsid w:val="00B20256"/>
    <w:rsid w:val="00B20D09"/>
    <w:rsid w:val="00B2763F"/>
    <w:rsid w:val="00B27AAC"/>
    <w:rsid w:val="00B304F3"/>
    <w:rsid w:val="00B30929"/>
    <w:rsid w:val="00B372AA"/>
    <w:rsid w:val="00B40445"/>
    <w:rsid w:val="00B40BEF"/>
    <w:rsid w:val="00B40C78"/>
    <w:rsid w:val="00B41888"/>
    <w:rsid w:val="00B45A52"/>
    <w:rsid w:val="00B46175"/>
    <w:rsid w:val="00B4754B"/>
    <w:rsid w:val="00B53EE8"/>
    <w:rsid w:val="00B6188F"/>
    <w:rsid w:val="00B644D8"/>
    <w:rsid w:val="00B664C7"/>
    <w:rsid w:val="00B66F2D"/>
    <w:rsid w:val="00B66FDF"/>
    <w:rsid w:val="00B71F25"/>
    <w:rsid w:val="00B739F6"/>
    <w:rsid w:val="00B81A6C"/>
    <w:rsid w:val="00B82590"/>
    <w:rsid w:val="00B85DE5"/>
    <w:rsid w:val="00B90F73"/>
    <w:rsid w:val="00B93B59"/>
    <w:rsid w:val="00B9406A"/>
    <w:rsid w:val="00B96515"/>
    <w:rsid w:val="00B97752"/>
    <w:rsid w:val="00BA2280"/>
    <w:rsid w:val="00BA2A08"/>
    <w:rsid w:val="00BA56D2"/>
    <w:rsid w:val="00BA76E0"/>
    <w:rsid w:val="00BB2A25"/>
    <w:rsid w:val="00BB51E9"/>
    <w:rsid w:val="00BB6C0A"/>
    <w:rsid w:val="00BC0FDC"/>
    <w:rsid w:val="00BC3053"/>
    <w:rsid w:val="00BC3299"/>
    <w:rsid w:val="00BC4D2E"/>
    <w:rsid w:val="00BC5F6F"/>
    <w:rsid w:val="00BD48AC"/>
    <w:rsid w:val="00BD5F1A"/>
    <w:rsid w:val="00BE1234"/>
    <w:rsid w:val="00BE2FA6"/>
    <w:rsid w:val="00BE333F"/>
    <w:rsid w:val="00BE7406"/>
    <w:rsid w:val="00BE7603"/>
    <w:rsid w:val="00BF1215"/>
    <w:rsid w:val="00BF2A60"/>
    <w:rsid w:val="00BF3209"/>
    <w:rsid w:val="00BF3279"/>
    <w:rsid w:val="00BF72BF"/>
    <w:rsid w:val="00BF74C7"/>
    <w:rsid w:val="00BF7A01"/>
    <w:rsid w:val="00C00035"/>
    <w:rsid w:val="00C010BD"/>
    <w:rsid w:val="00C011C0"/>
    <w:rsid w:val="00C015F1"/>
    <w:rsid w:val="00C01F33"/>
    <w:rsid w:val="00C02CC6"/>
    <w:rsid w:val="00C040F7"/>
    <w:rsid w:val="00C041B0"/>
    <w:rsid w:val="00C044AB"/>
    <w:rsid w:val="00C05642"/>
    <w:rsid w:val="00C05706"/>
    <w:rsid w:val="00C05867"/>
    <w:rsid w:val="00C07377"/>
    <w:rsid w:val="00C10478"/>
    <w:rsid w:val="00C12107"/>
    <w:rsid w:val="00C14D4B"/>
    <w:rsid w:val="00C154BB"/>
    <w:rsid w:val="00C15D18"/>
    <w:rsid w:val="00C17301"/>
    <w:rsid w:val="00C207FE"/>
    <w:rsid w:val="00C279B5"/>
    <w:rsid w:val="00C27C45"/>
    <w:rsid w:val="00C30682"/>
    <w:rsid w:val="00C336BF"/>
    <w:rsid w:val="00C36312"/>
    <w:rsid w:val="00C3719D"/>
    <w:rsid w:val="00C37373"/>
    <w:rsid w:val="00C45F10"/>
    <w:rsid w:val="00C53D74"/>
    <w:rsid w:val="00C54995"/>
    <w:rsid w:val="00C54D41"/>
    <w:rsid w:val="00C55C59"/>
    <w:rsid w:val="00C60783"/>
    <w:rsid w:val="00C61E96"/>
    <w:rsid w:val="00C64672"/>
    <w:rsid w:val="00C70697"/>
    <w:rsid w:val="00C72EF4"/>
    <w:rsid w:val="00C75D2F"/>
    <w:rsid w:val="00C766A9"/>
    <w:rsid w:val="00C767BE"/>
    <w:rsid w:val="00C76E3C"/>
    <w:rsid w:val="00C81568"/>
    <w:rsid w:val="00C9027A"/>
    <w:rsid w:val="00C9068E"/>
    <w:rsid w:val="00C93C4B"/>
    <w:rsid w:val="00C93E7E"/>
    <w:rsid w:val="00C944AB"/>
    <w:rsid w:val="00C95B40"/>
    <w:rsid w:val="00CA1ED8"/>
    <w:rsid w:val="00CB1F63"/>
    <w:rsid w:val="00CB7170"/>
    <w:rsid w:val="00CC040E"/>
    <w:rsid w:val="00CC111F"/>
    <w:rsid w:val="00CC2011"/>
    <w:rsid w:val="00CC3EA0"/>
    <w:rsid w:val="00CC5ABE"/>
    <w:rsid w:val="00CC7B45"/>
    <w:rsid w:val="00CD1188"/>
    <w:rsid w:val="00CD2ED1"/>
    <w:rsid w:val="00CD337B"/>
    <w:rsid w:val="00CE0424"/>
    <w:rsid w:val="00CE4345"/>
    <w:rsid w:val="00CE69B4"/>
    <w:rsid w:val="00CE7561"/>
    <w:rsid w:val="00CF01D1"/>
    <w:rsid w:val="00CF0CB5"/>
    <w:rsid w:val="00CF1354"/>
    <w:rsid w:val="00CF3B1F"/>
    <w:rsid w:val="00CF3BF6"/>
    <w:rsid w:val="00CF625B"/>
    <w:rsid w:val="00CF687E"/>
    <w:rsid w:val="00D00521"/>
    <w:rsid w:val="00D0349B"/>
    <w:rsid w:val="00D06BA4"/>
    <w:rsid w:val="00D07C06"/>
    <w:rsid w:val="00D10249"/>
    <w:rsid w:val="00D115C3"/>
    <w:rsid w:val="00D11897"/>
    <w:rsid w:val="00D13135"/>
    <w:rsid w:val="00D13E4E"/>
    <w:rsid w:val="00D15AC9"/>
    <w:rsid w:val="00D21D1A"/>
    <w:rsid w:val="00D239A7"/>
    <w:rsid w:val="00D23F47"/>
    <w:rsid w:val="00D36E71"/>
    <w:rsid w:val="00D37D87"/>
    <w:rsid w:val="00D40B33"/>
    <w:rsid w:val="00D4318F"/>
    <w:rsid w:val="00D438BF"/>
    <w:rsid w:val="00D440F8"/>
    <w:rsid w:val="00D47EB5"/>
    <w:rsid w:val="00D50F97"/>
    <w:rsid w:val="00D546FF"/>
    <w:rsid w:val="00D55AD5"/>
    <w:rsid w:val="00D576CA"/>
    <w:rsid w:val="00D61AF5"/>
    <w:rsid w:val="00D652B5"/>
    <w:rsid w:val="00D66155"/>
    <w:rsid w:val="00D708B0"/>
    <w:rsid w:val="00D71832"/>
    <w:rsid w:val="00D730E8"/>
    <w:rsid w:val="00D77B1D"/>
    <w:rsid w:val="00D8021F"/>
    <w:rsid w:val="00D80383"/>
    <w:rsid w:val="00D823C6"/>
    <w:rsid w:val="00D86CA3"/>
    <w:rsid w:val="00D871CE"/>
    <w:rsid w:val="00D9123F"/>
    <w:rsid w:val="00D9196D"/>
    <w:rsid w:val="00D92982"/>
    <w:rsid w:val="00DA305E"/>
    <w:rsid w:val="00DA5417"/>
    <w:rsid w:val="00DA56E8"/>
    <w:rsid w:val="00DB0A9F"/>
    <w:rsid w:val="00DB2405"/>
    <w:rsid w:val="00DB377D"/>
    <w:rsid w:val="00DB4B33"/>
    <w:rsid w:val="00DC2D36"/>
    <w:rsid w:val="00DC4A2E"/>
    <w:rsid w:val="00DC53EF"/>
    <w:rsid w:val="00DC6FFD"/>
    <w:rsid w:val="00DC75B4"/>
    <w:rsid w:val="00DD339B"/>
    <w:rsid w:val="00DE5608"/>
    <w:rsid w:val="00DE58D0"/>
    <w:rsid w:val="00DE654F"/>
    <w:rsid w:val="00DF0B6E"/>
    <w:rsid w:val="00DF15E0"/>
    <w:rsid w:val="00DF37A0"/>
    <w:rsid w:val="00DF71A0"/>
    <w:rsid w:val="00E01883"/>
    <w:rsid w:val="00E101C0"/>
    <w:rsid w:val="00E110E7"/>
    <w:rsid w:val="00E11B20"/>
    <w:rsid w:val="00E1456C"/>
    <w:rsid w:val="00E14D9A"/>
    <w:rsid w:val="00E17EA8"/>
    <w:rsid w:val="00E17FA2"/>
    <w:rsid w:val="00E20DF8"/>
    <w:rsid w:val="00E22330"/>
    <w:rsid w:val="00E27F76"/>
    <w:rsid w:val="00E30B5A"/>
    <w:rsid w:val="00E3123D"/>
    <w:rsid w:val="00E31461"/>
    <w:rsid w:val="00E31D43"/>
    <w:rsid w:val="00E32608"/>
    <w:rsid w:val="00E34188"/>
    <w:rsid w:val="00E34B6E"/>
    <w:rsid w:val="00E35559"/>
    <w:rsid w:val="00E3723A"/>
    <w:rsid w:val="00E37860"/>
    <w:rsid w:val="00E446F1"/>
    <w:rsid w:val="00E46886"/>
    <w:rsid w:val="00E47AEF"/>
    <w:rsid w:val="00E504A3"/>
    <w:rsid w:val="00E53B75"/>
    <w:rsid w:val="00E548BE"/>
    <w:rsid w:val="00E54E3B"/>
    <w:rsid w:val="00E57565"/>
    <w:rsid w:val="00E63052"/>
    <w:rsid w:val="00E63838"/>
    <w:rsid w:val="00E64434"/>
    <w:rsid w:val="00E64CB7"/>
    <w:rsid w:val="00E65507"/>
    <w:rsid w:val="00E660D3"/>
    <w:rsid w:val="00E67C51"/>
    <w:rsid w:val="00E72EFC"/>
    <w:rsid w:val="00E74AF3"/>
    <w:rsid w:val="00E758EC"/>
    <w:rsid w:val="00E77661"/>
    <w:rsid w:val="00E8234C"/>
    <w:rsid w:val="00E83896"/>
    <w:rsid w:val="00E83AA9"/>
    <w:rsid w:val="00E85928"/>
    <w:rsid w:val="00E87822"/>
    <w:rsid w:val="00E90395"/>
    <w:rsid w:val="00E90E49"/>
    <w:rsid w:val="00E917F9"/>
    <w:rsid w:val="00E9291C"/>
    <w:rsid w:val="00E930AC"/>
    <w:rsid w:val="00E939B3"/>
    <w:rsid w:val="00E93FFE"/>
    <w:rsid w:val="00E94F8A"/>
    <w:rsid w:val="00E95290"/>
    <w:rsid w:val="00EA386D"/>
    <w:rsid w:val="00EA5E78"/>
    <w:rsid w:val="00EA741E"/>
    <w:rsid w:val="00EA7A41"/>
    <w:rsid w:val="00EB077B"/>
    <w:rsid w:val="00EB1479"/>
    <w:rsid w:val="00EB3731"/>
    <w:rsid w:val="00EB4EA2"/>
    <w:rsid w:val="00EB5770"/>
    <w:rsid w:val="00EC27C6"/>
    <w:rsid w:val="00EC4207"/>
    <w:rsid w:val="00EC5653"/>
    <w:rsid w:val="00EC71CE"/>
    <w:rsid w:val="00ED1006"/>
    <w:rsid w:val="00EE074D"/>
    <w:rsid w:val="00EE4EB2"/>
    <w:rsid w:val="00EF18FE"/>
    <w:rsid w:val="00EF2320"/>
    <w:rsid w:val="00EF5787"/>
    <w:rsid w:val="00EF60D0"/>
    <w:rsid w:val="00EF6ABA"/>
    <w:rsid w:val="00F0278E"/>
    <w:rsid w:val="00F0528D"/>
    <w:rsid w:val="00F06C67"/>
    <w:rsid w:val="00F06DFD"/>
    <w:rsid w:val="00F071D1"/>
    <w:rsid w:val="00F07533"/>
    <w:rsid w:val="00F10629"/>
    <w:rsid w:val="00F154BD"/>
    <w:rsid w:val="00F15FA5"/>
    <w:rsid w:val="00F209B7"/>
    <w:rsid w:val="00F2376F"/>
    <w:rsid w:val="00F243D8"/>
    <w:rsid w:val="00F25506"/>
    <w:rsid w:val="00F30828"/>
    <w:rsid w:val="00F313D6"/>
    <w:rsid w:val="00F33CF2"/>
    <w:rsid w:val="00F35D0A"/>
    <w:rsid w:val="00F40F0C"/>
    <w:rsid w:val="00F44E40"/>
    <w:rsid w:val="00F4766C"/>
    <w:rsid w:val="00F507D1"/>
    <w:rsid w:val="00F519CE"/>
    <w:rsid w:val="00F51ADA"/>
    <w:rsid w:val="00F607C5"/>
    <w:rsid w:val="00F60DEA"/>
    <w:rsid w:val="00F6302A"/>
    <w:rsid w:val="00F637B0"/>
    <w:rsid w:val="00F64C2B"/>
    <w:rsid w:val="00F651BE"/>
    <w:rsid w:val="00F67F53"/>
    <w:rsid w:val="00F703BE"/>
    <w:rsid w:val="00F71F69"/>
    <w:rsid w:val="00F72B72"/>
    <w:rsid w:val="00F72D41"/>
    <w:rsid w:val="00F74BB9"/>
    <w:rsid w:val="00F75582"/>
    <w:rsid w:val="00F76EFA"/>
    <w:rsid w:val="00F804BE"/>
    <w:rsid w:val="00F817CE"/>
    <w:rsid w:val="00F8299C"/>
    <w:rsid w:val="00F8456C"/>
    <w:rsid w:val="00F859D8"/>
    <w:rsid w:val="00F868F5"/>
    <w:rsid w:val="00F9056A"/>
    <w:rsid w:val="00F90F8D"/>
    <w:rsid w:val="00F92782"/>
    <w:rsid w:val="00F93AA9"/>
    <w:rsid w:val="00F95291"/>
    <w:rsid w:val="00F9669B"/>
    <w:rsid w:val="00F96985"/>
    <w:rsid w:val="00F97838"/>
    <w:rsid w:val="00FA2BB3"/>
    <w:rsid w:val="00FB4C80"/>
    <w:rsid w:val="00FB6A6A"/>
    <w:rsid w:val="00FC0BA6"/>
    <w:rsid w:val="00FC0EDE"/>
    <w:rsid w:val="00FC7429"/>
    <w:rsid w:val="00FC7921"/>
    <w:rsid w:val="00FD07F6"/>
    <w:rsid w:val="00FD1EC8"/>
    <w:rsid w:val="00FD306F"/>
    <w:rsid w:val="00FD47ED"/>
    <w:rsid w:val="00FD74DB"/>
    <w:rsid w:val="00FD7660"/>
    <w:rsid w:val="00FE0655"/>
    <w:rsid w:val="00FE10C0"/>
    <w:rsid w:val="00FE1F54"/>
    <w:rsid w:val="00FE2365"/>
    <w:rsid w:val="00FE4C7B"/>
    <w:rsid w:val="00FE7336"/>
    <w:rsid w:val="00FE787C"/>
    <w:rsid w:val="00FF249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 w:type="table" w:styleId="TableGrid">
    <w:name w:val="Table Grid"/>
    <w:basedOn w:val="TableNormal"/>
    <w:rsid w:val="005C77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1FF9"/>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IntenseReference">
    <w:name w:val="Intense Reference"/>
    <w:basedOn w:val="DefaultParagraphFont"/>
    <w:uiPriority w:val="32"/>
    <w:qFormat/>
    <w:rsid w:val="00696836"/>
    <w:rPr>
      <w:b/>
      <w:bCs/>
      <w:smallCaps/>
      <w:color w:val="5B9BD5" w:themeColor="accent1"/>
      <w:spacing w:val="5"/>
    </w:rPr>
  </w:style>
  <w:style w:type="character" w:styleId="UnresolvedMention">
    <w:name w:val="Unresolved Mention"/>
    <w:basedOn w:val="DefaultParagraphFont"/>
    <w:uiPriority w:val="99"/>
    <w:semiHidden/>
    <w:unhideWhenUsed/>
    <w:rsid w:val="00F33C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876624194">
      <w:bodyDiv w:val="1"/>
      <w:marLeft w:val="0"/>
      <w:marRight w:val="0"/>
      <w:marTop w:val="0"/>
      <w:marBottom w:val="0"/>
      <w:divBdr>
        <w:top w:val="none" w:sz="0" w:space="0" w:color="auto"/>
        <w:left w:val="none" w:sz="0" w:space="0" w:color="auto"/>
        <w:bottom w:val="none" w:sz="0" w:space="0" w:color="auto"/>
        <w:right w:val="none" w:sz="0" w:space="0" w:color="auto"/>
      </w:divBdr>
    </w:div>
    <w:div w:id="1128427858">
      <w:bodyDiv w:val="1"/>
      <w:marLeft w:val="0"/>
      <w:marRight w:val="0"/>
      <w:marTop w:val="0"/>
      <w:marBottom w:val="0"/>
      <w:divBdr>
        <w:top w:val="none" w:sz="0" w:space="0" w:color="auto"/>
        <w:left w:val="none" w:sz="0" w:space="0" w:color="auto"/>
        <w:bottom w:val="none" w:sz="0" w:space="0" w:color="auto"/>
        <w:right w:val="none" w:sz="0" w:space="0" w:color="auto"/>
      </w:divBdr>
    </w:div>
    <w:div w:id="1407454152">
      <w:bodyDiv w:val="1"/>
      <w:marLeft w:val="0"/>
      <w:marRight w:val="0"/>
      <w:marTop w:val="0"/>
      <w:marBottom w:val="0"/>
      <w:divBdr>
        <w:top w:val="none" w:sz="0" w:space="0" w:color="auto"/>
        <w:left w:val="none" w:sz="0" w:space="0" w:color="auto"/>
        <w:bottom w:val="none" w:sz="0" w:space="0" w:color="auto"/>
        <w:right w:val="none" w:sz="0" w:space="0" w:color="auto"/>
      </w:divBdr>
    </w:div>
    <w:div w:id="164149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zweiwspappt002/sites/star/Documents/Team%20areas/V2X%20area/3GPP/RAN1/R1-171778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Ein neues Dokument erstellen." ma:contentTypeScope="" ma:versionID="e3185984757df572d9d307f14ef95bb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8aca4807d8402fbd01ac8cd96c7cbd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F7677F39-803F-4E51-84F2-F5605EEBB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CFAB5CB-7F72-414A-8C48-DCD65BA35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9507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Shehzad Ali Ashraf</cp:lastModifiedBy>
  <cp:revision>92</cp:revision>
  <cp:lastPrinted>2008-01-31T16:09:00Z</cp:lastPrinted>
  <dcterms:created xsi:type="dcterms:W3CDTF">2018-03-26T12:45:00Z</dcterms:created>
  <dcterms:modified xsi:type="dcterms:W3CDTF">2018-04-06T11:36:00Z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8e00aaee-0e12-4bb9-84f7-b3d5dbc21909</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0x0101001ACB0BFAF4B3DB478B6E162A113003C9</vt:lpwstr>
  </property>
  <property fmtid="{D5CDD505-2E9C-101B-9397-08002B2CF9AE}" pid="16" name="URL">
    <vt:lpwstr/>
  </property>
  <property fmtid="{D5CDD505-2E9C-101B-9397-08002B2CF9AE}" pid="17" name="Comments">
    <vt:lpwstr/>
  </property>
</Properties>
</file>